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6986923"/>
    <w:bookmarkStart w:id="1" w:name="_GoBack"/>
    <w:bookmarkEnd w:id="1"/>
    <w:p w:rsidR="00A06D74" w:rsidRPr="00ED2303" w:rsidRDefault="00A06D74" w:rsidP="00A06D74">
      <w:pPr>
        <w:tabs>
          <w:tab w:val="right" w:pos="9216"/>
        </w:tabs>
        <w:spacing w:after="0"/>
        <w:rPr>
          <w:rFonts w:ascii="Arial" w:hAnsi="Arial" w:cs="Arial"/>
          <w:b/>
          <w:kern w:val="2"/>
          <w:lang w:eastAsia="zh-CN"/>
        </w:rPr>
      </w:pPr>
      <w:r w:rsidRPr="00ED2303">
        <w:rPr>
          <w:rFonts w:ascii="Arial" w:hAnsi="Arial" w:cs="Arial"/>
          <w:b/>
          <w:noProof/>
          <w:kern w:val="2"/>
          <w:lang w:val="en-US" w:eastAsia="zh-CN"/>
        </w:rPr>
        <mc:AlternateContent>
          <mc:Choice Requires="wps">
            <w:drawing>
              <wp:anchor distT="0" distB="0" distL="114300" distR="114300" simplePos="0" relativeHeight="251659264" behindDoc="0" locked="1" layoutInCell="1" allowOverlap="1" wp14:anchorId="51B4A11A" wp14:editId="199545B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4236C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D2303">
        <w:rPr>
          <w:rFonts w:ascii="Arial" w:hAnsi="Arial" w:cs="Arial"/>
          <w:b/>
          <w:kern w:val="2"/>
          <w:lang w:eastAsia="zh-CN"/>
        </w:rPr>
        <w:t>3GPP TSG RAN WG4 Meeting #9</w:t>
      </w:r>
      <w:r w:rsidR="00AA0BBB" w:rsidRPr="00ED2303">
        <w:rPr>
          <w:rFonts w:ascii="Arial" w:hAnsi="Arial" w:cs="Arial"/>
          <w:b/>
          <w:kern w:val="2"/>
          <w:lang w:eastAsia="zh-CN"/>
        </w:rPr>
        <w:t>3</w:t>
      </w:r>
      <w:r w:rsidRPr="00ED2303">
        <w:rPr>
          <w:rFonts w:ascii="Arial" w:hAnsi="Arial" w:cs="Arial"/>
          <w:b/>
          <w:kern w:val="2"/>
          <w:lang w:eastAsia="zh-CN"/>
        </w:rPr>
        <w:tab/>
        <w:t>R4-190</w:t>
      </w:r>
      <w:r w:rsidR="00ED2303" w:rsidRPr="00ED2303">
        <w:rPr>
          <w:rFonts w:ascii="Arial" w:hAnsi="Arial" w:cs="Arial"/>
          <w:b/>
          <w:kern w:val="2"/>
          <w:lang w:eastAsia="zh-CN"/>
        </w:rPr>
        <w:t>6079</w:t>
      </w:r>
    </w:p>
    <w:p w:rsidR="00A06D74" w:rsidRPr="00AA0BBB" w:rsidRDefault="00AA0BBB" w:rsidP="00A06D74">
      <w:pPr>
        <w:rPr>
          <w:rFonts w:ascii="Arial" w:hAnsi="Arial" w:cs="Arial"/>
          <w:b/>
          <w:kern w:val="2"/>
          <w:highlight w:val="yellow"/>
          <w:lang w:eastAsia="zh-CN"/>
        </w:rPr>
      </w:pPr>
      <w:r w:rsidRPr="00AA0BBB">
        <w:rPr>
          <w:rFonts w:ascii="Arial" w:hAnsi="Arial" w:cs="Arial"/>
          <w:b/>
          <w:kern w:val="2"/>
          <w:lang w:eastAsia="zh-CN"/>
        </w:rPr>
        <w:t>Reno, NV, US, 18 – 22 November, 2019</w:t>
      </w:r>
    </w:p>
    <w:p w:rsidR="0050012D" w:rsidRPr="00AA0BBB" w:rsidRDefault="0050012D" w:rsidP="00A06D74">
      <w:pPr>
        <w:rPr>
          <w:rFonts w:ascii="Arial" w:hAnsi="Arial" w:cs="Arial"/>
          <w:b/>
          <w:kern w:val="2"/>
          <w:highlight w:val="yellow"/>
          <w:lang w:eastAsia="zh-CN"/>
        </w:rPr>
      </w:pPr>
    </w:p>
    <w:p w:rsidR="000A1370" w:rsidRPr="00AA0BBB" w:rsidRDefault="000A1370" w:rsidP="00A06D74">
      <w:pPr>
        <w:rPr>
          <w:rFonts w:ascii="Arial" w:hAnsi="Arial" w:cs="Arial"/>
          <w:b/>
          <w:kern w:val="2"/>
          <w:highlight w:val="yellow"/>
          <w:lang w:eastAsia="zh-CN"/>
        </w:rPr>
      </w:pPr>
    </w:p>
    <w:p w:rsidR="00A06D74" w:rsidRPr="00D95E4E" w:rsidRDefault="00A06D74" w:rsidP="00A06D74">
      <w:pPr>
        <w:spacing w:after="60"/>
        <w:ind w:left="1555" w:hanging="1555"/>
        <w:rPr>
          <w:rFonts w:ascii="Arial" w:hAnsi="Arial" w:cs="Arial"/>
          <w:b/>
          <w:lang w:eastAsia="zh-CN"/>
        </w:rPr>
      </w:pPr>
      <w:r w:rsidRPr="00D95E4E">
        <w:rPr>
          <w:rFonts w:ascii="Arial" w:hAnsi="Arial" w:cs="Arial"/>
          <w:b/>
          <w:lang w:eastAsia="zh-CN"/>
        </w:rPr>
        <w:t>Agenda Item:</w:t>
      </w:r>
      <w:r w:rsidRPr="00D95E4E">
        <w:rPr>
          <w:rFonts w:ascii="Arial" w:hAnsi="Arial" w:cs="Arial"/>
          <w:b/>
          <w:lang w:eastAsia="zh-CN"/>
        </w:rPr>
        <w:tab/>
      </w:r>
      <w:r w:rsidR="00DD5457" w:rsidRPr="00D95E4E">
        <w:rPr>
          <w:rFonts w:ascii="Arial" w:hAnsi="Arial" w:cs="Arial"/>
          <w:b/>
          <w:lang w:eastAsia="zh-CN"/>
        </w:rPr>
        <w:t>1</w:t>
      </w:r>
      <w:r w:rsidR="00AA0BBB" w:rsidRPr="00D95E4E">
        <w:rPr>
          <w:rFonts w:ascii="Arial" w:hAnsi="Arial" w:cs="Arial"/>
          <w:b/>
          <w:lang w:eastAsia="zh-CN"/>
        </w:rPr>
        <w:t>1</w:t>
      </w:r>
      <w:r w:rsidR="00DD5457" w:rsidRPr="00D95E4E">
        <w:rPr>
          <w:rFonts w:ascii="Arial" w:hAnsi="Arial" w:cs="Arial"/>
          <w:b/>
          <w:lang w:eastAsia="zh-CN"/>
        </w:rPr>
        <w:t>.4.1</w:t>
      </w:r>
    </w:p>
    <w:p w:rsidR="00A06D74" w:rsidRPr="00D95E4E" w:rsidRDefault="00A06D74" w:rsidP="00A06D74">
      <w:pPr>
        <w:spacing w:after="60"/>
        <w:ind w:left="1555" w:hanging="1555"/>
        <w:rPr>
          <w:rFonts w:ascii="Arial" w:hAnsi="Arial" w:cs="Arial"/>
          <w:b/>
          <w:kern w:val="2"/>
          <w:lang w:eastAsia="zh-CN"/>
        </w:rPr>
      </w:pPr>
      <w:r w:rsidRPr="00D95E4E">
        <w:rPr>
          <w:rFonts w:ascii="Arial" w:hAnsi="Arial" w:cs="Arial"/>
          <w:b/>
          <w:kern w:val="2"/>
          <w:lang w:eastAsia="zh-CN"/>
        </w:rPr>
        <w:t>Source:</w:t>
      </w:r>
      <w:r w:rsidRPr="00D95E4E">
        <w:rPr>
          <w:rFonts w:ascii="Arial" w:hAnsi="Arial" w:cs="Arial"/>
          <w:b/>
          <w:kern w:val="2"/>
          <w:lang w:eastAsia="zh-CN"/>
        </w:rPr>
        <w:tab/>
      </w:r>
      <w:r w:rsidR="00DD5457" w:rsidRPr="00D95E4E">
        <w:rPr>
          <w:rFonts w:ascii="Arial" w:hAnsi="Arial" w:cs="Arial"/>
          <w:b/>
          <w:bCs/>
          <w:shd w:val="clear" w:color="auto" w:fill="FFFFFF"/>
        </w:rPr>
        <w:t>Hua</w:t>
      </w:r>
      <w:r w:rsidRPr="00D95E4E">
        <w:rPr>
          <w:rFonts w:ascii="Arial" w:hAnsi="Arial" w:cs="Arial"/>
          <w:b/>
          <w:bCs/>
          <w:shd w:val="clear" w:color="auto" w:fill="FFFFFF"/>
        </w:rPr>
        <w:t>wei</w:t>
      </w:r>
    </w:p>
    <w:p w:rsidR="00A06D74" w:rsidRPr="00D95E4E" w:rsidRDefault="00A06D74" w:rsidP="00A06D74">
      <w:pPr>
        <w:spacing w:after="60"/>
        <w:ind w:left="1555" w:hanging="1555"/>
        <w:rPr>
          <w:rFonts w:ascii="Arial" w:hAnsi="Arial" w:cs="Arial"/>
          <w:b/>
          <w:lang w:eastAsia="zh-CN"/>
        </w:rPr>
      </w:pPr>
      <w:r w:rsidRPr="00D95E4E">
        <w:rPr>
          <w:rFonts w:ascii="Arial" w:hAnsi="Arial" w:cs="Arial"/>
          <w:b/>
          <w:lang w:eastAsia="zh-CN"/>
        </w:rPr>
        <w:t>Title:</w:t>
      </w:r>
      <w:r w:rsidRPr="00D95E4E">
        <w:rPr>
          <w:rFonts w:ascii="Arial" w:hAnsi="Arial" w:cs="Arial"/>
          <w:b/>
          <w:lang w:eastAsia="zh-CN"/>
        </w:rPr>
        <w:tab/>
      </w:r>
      <w:r w:rsidR="008347FF" w:rsidRPr="00D95E4E">
        <w:rPr>
          <w:rFonts w:ascii="Arial" w:hAnsi="Arial" w:cs="Arial"/>
          <w:b/>
          <w:lang w:eastAsia="zh-CN"/>
        </w:rPr>
        <w:t xml:space="preserve">Minutes </w:t>
      </w:r>
      <w:r w:rsidR="00DD5457" w:rsidRPr="00D95E4E">
        <w:rPr>
          <w:rFonts w:ascii="Arial" w:hAnsi="Arial" w:cs="Arial"/>
          <w:b/>
          <w:lang w:eastAsia="zh-CN"/>
        </w:rPr>
        <w:t xml:space="preserve">of 7-24GHz SI </w:t>
      </w:r>
      <w:r w:rsidR="0050012D" w:rsidRPr="00D95E4E">
        <w:rPr>
          <w:rFonts w:ascii="Arial" w:hAnsi="Arial" w:cs="Arial"/>
          <w:b/>
          <w:lang w:eastAsia="zh-CN"/>
        </w:rPr>
        <w:t>adhoc</w:t>
      </w:r>
    </w:p>
    <w:p w:rsidR="00A06D74" w:rsidRPr="00D95E4E" w:rsidRDefault="00A06D74" w:rsidP="00A06D74">
      <w:pPr>
        <w:spacing w:after="240"/>
        <w:ind w:left="1555" w:hanging="1555"/>
        <w:rPr>
          <w:rFonts w:ascii="Arial" w:hAnsi="Arial" w:cs="Arial"/>
          <w:b/>
          <w:kern w:val="2"/>
          <w:lang w:eastAsia="zh-CN"/>
        </w:rPr>
      </w:pPr>
      <w:r w:rsidRPr="00D95E4E">
        <w:rPr>
          <w:rFonts w:ascii="Arial" w:hAnsi="Arial" w:cs="Arial"/>
          <w:b/>
          <w:kern w:val="2"/>
          <w:lang w:eastAsia="zh-CN"/>
        </w:rPr>
        <w:t>Document for:</w:t>
      </w:r>
      <w:r w:rsidRPr="00D95E4E">
        <w:rPr>
          <w:rFonts w:ascii="Arial" w:hAnsi="Arial" w:cs="Arial"/>
          <w:b/>
          <w:kern w:val="2"/>
          <w:lang w:eastAsia="zh-CN"/>
        </w:rPr>
        <w:tab/>
        <w:t>Approval</w:t>
      </w:r>
    </w:p>
    <w:p w:rsidR="00065288" w:rsidRDefault="00065288" w:rsidP="00623F92">
      <w:bookmarkStart w:id="2" w:name="_Toc24204777"/>
    </w:p>
    <w:p w:rsidR="00065288" w:rsidRDefault="00065288" w:rsidP="00623F92"/>
    <w:p w:rsidR="00065288" w:rsidRPr="001954BC" w:rsidRDefault="00065288" w:rsidP="00065288">
      <w:pPr>
        <w:pStyle w:val="Heading3"/>
      </w:pPr>
      <w:r w:rsidRPr="001954BC">
        <w:t>11.4</w:t>
      </w:r>
      <w:r w:rsidRPr="001954BC">
        <w:tab/>
        <w:t>Study on 7 -24GHz frequency range [FS_7to24GHz_NR]</w:t>
      </w:r>
      <w:bookmarkEnd w:id="2"/>
    </w:p>
    <w:p w:rsidR="00065288" w:rsidRPr="001954BC" w:rsidRDefault="00065288" w:rsidP="00065288">
      <w:pPr>
        <w:pStyle w:val="Heading4"/>
      </w:pPr>
      <w:bookmarkStart w:id="3" w:name="_Toc24204778"/>
      <w:r w:rsidRPr="001954BC">
        <w:t>11.4.1</w:t>
      </w:r>
      <w:r w:rsidRPr="001954BC">
        <w:tab/>
        <w:t>General [FS_7to24GHz_NR]</w:t>
      </w:r>
      <w:bookmarkEnd w:id="3"/>
    </w:p>
    <w:p w:rsidR="00065288" w:rsidRPr="001954BC" w:rsidRDefault="00065288" w:rsidP="00065288">
      <w:pPr>
        <w:rPr>
          <w:i/>
        </w:rPr>
      </w:pPr>
      <w:r w:rsidRPr="001954BC">
        <w:rPr>
          <w:rFonts w:ascii="Arial" w:hAnsi="Arial" w:cs="Arial"/>
          <w:b/>
          <w:color w:val="0000FF"/>
          <w:sz w:val="24"/>
          <w:u w:val="thick"/>
        </w:rPr>
        <w:t>R4-1915021</w:t>
      </w:r>
      <w:r w:rsidRPr="001954BC">
        <w:rPr>
          <w:b/>
        </w:rPr>
        <w:tab/>
        <w:t>TR 38.820, v0.4.0: implementation of TPs from RAN4#93</w:t>
      </w:r>
      <w:r w:rsidRPr="001954BC">
        <w:rPr>
          <w:b/>
        </w:rPr>
        <w:br/>
      </w:r>
      <w:r w:rsidRPr="001954BC">
        <w:tab/>
      </w:r>
      <w:r w:rsidRPr="001954BC">
        <w:tab/>
      </w:r>
      <w:r w:rsidRPr="001954BC">
        <w:tab/>
      </w:r>
      <w:r w:rsidRPr="001954BC">
        <w:tab/>
      </w:r>
      <w:r w:rsidRPr="001954BC">
        <w:tab/>
        <w:t>38.820</w:t>
      </w:r>
      <w:r w:rsidRPr="001954BC">
        <w:tab/>
        <w:t xml:space="preserve">  CR-  rev  Cat:  (Rel-16) v</w:t>
      </w:r>
      <w:r w:rsidRPr="001954BC">
        <w:br/>
      </w:r>
      <w:r w:rsidRPr="001954BC">
        <w:rPr>
          <w:i/>
        </w:rPr>
        <w:tab/>
      </w:r>
      <w:r w:rsidRPr="001954BC">
        <w:rPr>
          <w:i/>
        </w:rPr>
        <w:tab/>
      </w:r>
      <w:r w:rsidRPr="001954BC">
        <w:rPr>
          <w:i/>
        </w:rPr>
        <w:tab/>
      </w:r>
      <w:r w:rsidRPr="001954BC">
        <w:rPr>
          <w:i/>
        </w:rPr>
        <w:tab/>
      </w:r>
      <w:r w:rsidRPr="001954BC">
        <w:rPr>
          <w:i/>
        </w:rPr>
        <w:tab/>
        <w:t>Source: Huawei</w:t>
      </w:r>
    </w:p>
    <w:p w:rsidR="00065288" w:rsidRPr="001954BC" w:rsidRDefault="00065288" w:rsidP="00065288">
      <w:pPr>
        <w:rPr>
          <w:rFonts w:ascii="Arial" w:hAnsi="Arial" w:cs="Arial"/>
          <w:b/>
        </w:rPr>
      </w:pPr>
      <w:r w:rsidRPr="001954BC">
        <w:rPr>
          <w:rFonts w:ascii="Arial" w:hAnsi="Arial" w:cs="Arial"/>
          <w:b/>
        </w:rPr>
        <w:t xml:space="preserve">Abstract: </w:t>
      </w:r>
    </w:p>
    <w:p w:rsidR="00065288" w:rsidRPr="001954BC" w:rsidRDefault="00065288" w:rsidP="00065288">
      <w:r w:rsidRPr="001954BC">
        <w:t>This is the TR 38.820 v.0.4.0 placeholder for implementation of TPs to be agreed during RAN4#93 (Reno) meeting.</w:t>
      </w:r>
    </w:p>
    <w:p w:rsidR="00065288" w:rsidRPr="001954BC" w:rsidRDefault="00065288" w:rsidP="00065288">
      <w:pPr>
        <w:rPr>
          <w:rFonts w:ascii="Arial" w:hAnsi="Arial" w:cs="Arial"/>
          <w:b/>
        </w:rPr>
      </w:pPr>
      <w:r w:rsidRPr="001954BC">
        <w:rPr>
          <w:rFonts w:ascii="Arial" w:hAnsi="Arial" w:cs="Arial"/>
          <w:b/>
        </w:rPr>
        <w:t xml:space="preserve">Discussion: </w:t>
      </w:r>
    </w:p>
    <w:p w:rsidR="00065288" w:rsidRPr="001954BC" w:rsidRDefault="00065288" w:rsidP="00065288"/>
    <w:p w:rsidR="00065288" w:rsidRPr="001954BC" w:rsidRDefault="00065288" w:rsidP="00065288">
      <w:pPr>
        <w:rPr>
          <w:color w:val="993300"/>
          <w:u w:val="single"/>
        </w:rPr>
      </w:pPr>
      <w:r w:rsidRPr="001954BC">
        <w:rPr>
          <w:rFonts w:ascii="Arial" w:hAnsi="Arial" w:cs="Arial"/>
          <w:b/>
        </w:rPr>
        <w:t xml:space="preserve">Decision: </w:t>
      </w:r>
      <w:r w:rsidRPr="001954BC">
        <w:rPr>
          <w:rFonts w:ascii="Arial" w:hAnsi="Arial" w:cs="Arial"/>
          <w:b/>
        </w:rPr>
        <w:tab/>
      </w:r>
      <w:r w:rsidRPr="001954BC">
        <w:rPr>
          <w:rFonts w:ascii="Arial" w:hAnsi="Arial" w:cs="Arial"/>
          <w:b/>
        </w:rPr>
        <w:tab/>
      </w:r>
      <w:r w:rsidRPr="001954BC">
        <w:rPr>
          <w:color w:val="993300"/>
          <w:u w:val="single"/>
        </w:rPr>
        <w:t xml:space="preserve">The document </w:t>
      </w:r>
      <w:r w:rsidRPr="00B9625E">
        <w:rPr>
          <w:color w:val="993300"/>
          <w:u w:val="single"/>
        </w:rPr>
        <w:t xml:space="preserve">was </w:t>
      </w:r>
      <w:r w:rsidR="000C7FA6" w:rsidRPr="009F6036">
        <w:rPr>
          <w:rFonts w:ascii="Arial" w:hAnsi="Arial" w:cs="Arial"/>
          <w:b/>
          <w:color w:val="993300"/>
          <w:u w:val="single"/>
        </w:rPr>
        <w:t xml:space="preserve">Revised </w:t>
      </w:r>
      <w:r w:rsidR="000C7FA6" w:rsidRPr="009F6036">
        <w:rPr>
          <w:rFonts w:ascii="Arial" w:hAnsi="Arial" w:cs="Arial"/>
          <w:b/>
          <w:color w:val="993300"/>
          <w:u w:val="single"/>
        </w:rPr>
        <w:sym w:font="Wingdings" w:char="F0E8"/>
      </w:r>
      <w:r w:rsidR="000C7FA6" w:rsidRPr="009F6036">
        <w:rPr>
          <w:rFonts w:ascii="Arial" w:hAnsi="Arial" w:cs="Arial"/>
          <w:b/>
          <w:color w:val="993300"/>
          <w:u w:val="single"/>
        </w:rPr>
        <w:t xml:space="preserve"> </w:t>
      </w:r>
      <w:r w:rsidR="000C7FA6" w:rsidRPr="009F6036">
        <w:rPr>
          <w:rFonts w:ascii="Arial" w:hAnsi="Arial" w:cs="Arial"/>
          <w:b/>
          <w:color w:val="993300"/>
          <w:highlight w:val="yellow"/>
          <w:u w:val="single"/>
        </w:rPr>
        <w:t>ema</w:t>
      </w:r>
      <w:r w:rsidR="00EC40A1" w:rsidRPr="009F6036">
        <w:rPr>
          <w:rFonts w:ascii="Arial" w:hAnsi="Arial" w:cs="Arial"/>
          <w:b/>
          <w:color w:val="993300"/>
          <w:highlight w:val="yellow"/>
          <w:u w:val="single"/>
        </w:rPr>
        <w:t>i</w:t>
      </w:r>
      <w:r w:rsidR="000C7FA6" w:rsidRPr="009F6036">
        <w:rPr>
          <w:rFonts w:ascii="Arial" w:hAnsi="Arial" w:cs="Arial"/>
          <w:b/>
          <w:color w:val="993300"/>
          <w:highlight w:val="yellow"/>
          <w:u w:val="single"/>
        </w:rPr>
        <w:t>l approval</w:t>
      </w:r>
      <w:r w:rsidRPr="001954BC">
        <w:rPr>
          <w:color w:val="993300"/>
          <w:u w:val="single"/>
        </w:rPr>
        <w:br/>
      </w:r>
      <w:r w:rsidRPr="001954BC">
        <w:rPr>
          <w:color w:val="993300"/>
          <w:u w:val="single"/>
        </w:rPr>
        <w:br/>
      </w:r>
    </w:p>
    <w:p w:rsidR="00065288" w:rsidRPr="001954BC" w:rsidRDefault="00065288" w:rsidP="00065288">
      <w:pPr>
        <w:rPr>
          <w:i/>
        </w:rPr>
      </w:pPr>
      <w:r w:rsidRPr="001954BC">
        <w:rPr>
          <w:rFonts w:ascii="Arial" w:hAnsi="Arial" w:cs="Arial"/>
          <w:b/>
          <w:color w:val="0000FF"/>
          <w:sz w:val="24"/>
          <w:u w:val="thick"/>
        </w:rPr>
        <w:t>R4-1915022</w:t>
      </w:r>
      <w:r w:rsidRPr="001954BC">
        <w:rPr>
          <w:b/>
        </w:rPr>
        <w:tab/>
        <w:t>TP to TR 38.820: cleanup</w:t>
      </w:r>
      <w:r w:rsidRPr="001954BC">
        <w:rPr>
          <w:b/>
        </w:rPr>
        <w:br/>
      </w:r>
      <w:r w:rsidRPr="001954BC">
        <w:tab/>
      </w:r>
      <w:r w:rsidRPr="001954BC">
        <w:tab/>
      </w:r>
      <w:r w:rsidRPr="001954BC">
        <w:tab/>
      </w:r>
      <w:r w:rsidRPr="001954BC">
        <w:tab/>
      </w:r>
      <w:r w:rsidRPr="001954BC">
        <w:tab/>
        <w:t>38.820</w:t>
      </w:r>
      <w:r w:rsidRPr="001954BC">
        <w:tab/>
        <w:t xml:space="preserve">  CR-  rev  Cat:  (Rel-16) v0.3.0</w:t>
      </w:r>
      <w:r w:rsidRPr="001954BC">
        <w:br/>
      </w:r>
      <w:r w:rsidRPr="001954BC">
        <w:rPr>
          <w:i/>
        </w:rPr>
        <w:tab/>
      </w:r>
      <w:r w:rsidRPr="001954BC">
        <w:rPr>
          <w:i/>
        </w:rPr>
        <w:tab/>
      </w:r>
      <w:r w:rsidRPr="001954BC">
        <w:rPr>
          <w:i/>
        </w:rPr>
        <w:tab/>
      </w:r>
      <w:r w:rsidRPr="001954BC">
        <w:rPr>
          <w:i/>
        </w:rPr>
        <w:tab/>
      </w:r>
      <w:r w:rsidRPr="001954BC">
        <w:rPr>
          <w:i/>
        </w:rPr>
        <w:tab/>
        <w:t>Source: Huawei</w:t>
      </w:r>
    </w:p>
    <w:p w:rsidR="00065288" w:rsidRPr="001954BC" w:rsidRDefault="00065288" w:rsidP="00065288">
      <w:pPr>
        <w:rPr>
          <w:rFonts w:ascii="Arial" w:hAnsi="Arial" w:cs="Arial"/>
          <w:b/>
        </w:rPr>
      </w:pPr>
      <w:r w:rsidRPr="001954BC">
        <w:rPr>
          <w:rFonts w:ascii="Arial" w:hAnsi="Arial" w:cs="Arial"/>
          <w:b/>
        </w:rPr>
        <w:t xml:space="preserve">Abstract: </w:t>
      </w:r>
    </w:p>
    <w:p w:rsidR="00065288" w:rsidRPr="001954BC" w:rsidRDefault="00065288" w:rsidP="00065288">
      <w:r w:rsidRPr="001954BC">
        <w:t>Cleanup of the whole TS 38.820 is provided in this contribution.</w:t>
      </w:r>
    </w:p>
    <w:p w:rsidR="00065288" w:rsidRPr="001954BC" w:rsidRDefault="00065288" w:rsidP="00065288">
      <w:pPr>
        <w:rPr>
          <w:rFonts w:ascii="Arial" w:hAnsi="Arial" w:cs="Arial"/>
          <w:b/>
        </w:rPr>
      </w:pPr>
      <w:r w:rsidRPr="001954BC">
        <w:rPr>
          <w:rFonts w:ascii="Arial" w:hAnsi="Arial" w:cs="Arial"/>
          <w:b/>
        </w:rPr>
        <w:t xml:space="preserve">Discussion: </w:t>
      </w:r>
    </w:p>
    <w:p w:rsidR="000C7FA6" w:rsidRDefault="000C7FA6" w:rsidP="00065288">
      <w:r>
        <w:t>Nokia: some issues</w:t>
      </w:r>
      <w:r w:rsidR="00B9625E">
        <w:t xml:space="preserve"> with the modifications</w:t>
      </w:r>
      <w:r>
        <w:t>, some abbreviations</w:t>
      </w:r>
      <w:r w:rsidR="00B9625E">
        <w:t xml:space="preserve"> are missing explanations</w:t>
      </w:r>
      <w:r>
        <w:t xml:space="preserve">. Empty </w:t>
      </w:r>
      <w:r w:rsidR="00EC40A1">
        <w:t>figure</w:t>
      </w:r>
      <w:r w:rsidR="00B9625E">
        <w:t xml:space="preserve"> included</w:t>
      </w:r>
      <w:r>
        <w:t xml:space="preserve">. One change which is not seen as cleanup (frequency ranges). More clarifications needs.  </w:t>
      </w:r>
    </w:p>
    <w:p w:rsidR="000C7FA6" w:rsidRPr="001954BC" w:rsidRDefault="000C7FA6" w:rsidP="00065288">
      <w:r>
        <w:t xml:space="preserve">Huawei:  </w:t>
      </w:r>
      <w:r w:rsidR="00B9625E">
        <w:t xml:space="preserve">Figure placeholder included. Abbreviations were to be completed at later stage. </w:t>
      </w:r>
    </w:p>
    <w:p w:rsidR="00065288" w:rsidRPr="001954BC" w:rsidRDefault="00065288" w:rsidP="00065288">
      <w:pPr>
        <w:rPr>
          <w:color w:val="993300"/>
          <w:u w:val="single"/>
        </w:rPr>
      </w:pPr>
      <w:r w:rsidRPr="001954BC">
        <w:rPr>
          <w:rFonts w:ascii="Arial" w:hAnsi="Arial" w:cs="Arial"/>
          <w:b/>
        </w:rPr>
        <w:t xml:space="preserve">Decision: </w:t>
      </w:r>
      <w:r w:rsidRPr="001954BC">
        <w:rPr>
          <w:rFonts w:ascii="Arial" w:hAnsi="Arial" w:cs="Arial"/>
          <w:b/>
        </w:rPr>
        <w:tab/>
      </w:r>
      <w:r w:rsidRPr="001954BC">
        <w:rPr>
          <w:rFonts w:ascii="Arial" w:hAnsi="Arial" w:cs="Arial"/>
          <w:b/>
        </w:rPr>
        <w:tab/>
      </w:r>
      <w:r w:rsidRPr="001954BC">
        <w:rPr>
          <w:color w:val="993300"/>
          <w:u w:val="single"/>
        </w:rPr>
        <w:t xml:space="preserve">The document was </w:t>
      </w:r>
      <w:r w:rsidR="00B9625E">
        <w:rPr>
          <w:rFonts w:ascii="Arial" w:hAnsi="Arial" w:cs="Arial"/>
          <w:b/>
          <w:color w:val="993300"/>
          <w:u w:val="single"/>
        </w:rPr>
        <w:t>R</w:t>
      </w:r>
      <w:r w:rsidR="000C7FA6">
        <w:rPr>
          <w:rFonts w:ascii="Arial" w:hAnsi="Arial" w:cs="Arial"/>
          <w:b/>
          <w:color w:val="993300"/>
          <w:u w:val="single"/>
        </w:rPr>
        <w:t>evised</w:t>
      </w:r>
      <w:r w:rsidRPr="001954BC">
        <w:rPr>
          <w:color w:val="993300"/>
          <w:u w:val="single"/>
        </w:rPr>
        <w:t>.</w:t>
      </w:r>
      <w:r w:rsidRPr="001954BC">
        <w:rPr>
          <w:color w:val="993300"/>
          <w:u w:val="single"/>
        </w:rPr>
        <w:br/>
      </w:r>
    </w:p>
    <w:p w:rsidR="00065288" w:rsidRPr="00B613A5" w:rsidRDefault="00065288" w:rsidP="00065288">
      <w:pPr>
        <w:rPr>
          <w:color w:val="993300"/>
          <w:u w:val="single"/>
        </w:rPr>
      </w:pPr>
    </w:p>
    <w:p w:rsidR="00E31605" w:rsidRPr="00B613A5" w:rsidRDefault="00E31605" w:rsidP="00E31605">
      <w:pPr>
        <w:pStyle w:val="Heading4"/>
      </w:pPr>
      <w:r w:rsidRPr="00B613A5">
        <w:t>11.4.7</w:t>
      </w:r>
      <w:r w:rsidRPr="00B613A5">
        <w:tab/>
        <w:t>NR UE [FS_7to24GHz_NR]</w:t>
      </w:r>
    </w:p>
    <w:p w:rsidR="00EE1D42" w:rsidRPr="00115D67" w:rsidRDefault="00EE1D42" w:rsidP="00EE1D42">
      <w:pPr>
        <w:rPr>
          <w:i/>
        </w:rPr>
      </w:pPr>
      <w:r w:rsidRPr="00115D67">
        <w:rPr>
          <w:rFonts w:ascii="Arial" w:hAnsi="Arial" w:cs="Arial"/>
          <w:b/>
          <w:color w:val="0000FF"/>
          <w:sz w:val="24"/>
          <w:u w:val="thick"/>
        </w:rPr>
        <w:t>R4-1915046</w:t>
      </w:r>
      <w:r w:rsidRPr="00115D67">
        <w:rPr>
          <w:b/>
        </w:rPr>
        <w:tab/>
        <w:t xml:space="preserve">TP to TR 38.820 updated on UE RF Requirement </w:t>
      </w:r>
      <w:r w:rsidRPr="00115D67">
        <w:rPr>
          <w:b/>
        </w:rPr>
        <w:br/>
      </w:r>
      <w:r w:rsidRPr="00115D67">
        <w:tab/>
      </w:r>
      <w:r w:rsidRPr="00115D67">
        <w:tab/>
      </w:r>
      <w:r w:rsidRPr="00115D67">
        <w:tab/>
      </w:r>
      <w:r w:rsidRPr="00115D67">
        <w:tab/>
      </w:r>
      <w:r w:rsidRPr="00115D67">
        <w:tab/>
        <w:t>38.820</w:t>
      </w:r>
      <w:r w:rsidRPr="00115D67">
        <w:tab/>
        <w:t xml:space="preserve">  CR-  rev  Cat:  (Rel-16) v0.3.0</w:t>
      </w:r>
      <w:r w:rsidRPr="00115D67">
        <w:br/>
      </w:r>
      <w:r w:rsidRPr="00115D67">
        <w:rPr>
          <w:i/>
        </w:rPr>
        <w:tab/>
      </w:r>
      <w:r w:rsidRPr="00115D67">
        <w:rPr>
          <w:i/>
        </w:rPr>
        <w:tab/>
      </w:r>
      <w:r w:rsidRPr="00115D67">
        <w:rPr>
          <w:i/>
        </w:rPr>
        <w:tab/>
      </w:r>
      <w:r w:rsidRPr="00115D67">
        <w:rPr>
          <w:i/>
        </w:rPr>
        <w:tab/>
      </w:r>
      <w:r w:rsidRPr="00115D67">
        <w:rPr>
          <w:i/>
        </w:rPr>
        <w:tab/>
        <w:t>Source: Sony, Ericsson</w:t>
      </w:r>
    </w:p>
    <w:p w:rsidR="00EE1D42" w:rsidRPr="00115D67" w:rsidRDefault="00EE1D42" w:rsidP="00EE1D42">
      <w:pPr>
        <w:rPr>
          <w:rFonts w:ascii="Arial" w:hAnsi="Arial" w:cs="Arial"/>
          <w:b/>
        </w:rPr>
      </w:pPr>
      <w:r w:rsidRPr="00115D67">
        <w:rPr>
          <w:rFonts w:ascii="Arial" w:hAnsi="Arial" w:cs="Arial"/>
          <w:b/>
        </w:rPr>
        <w:t xml:space="preserve">Abstract: </w:t>
      </w:r>
    </w:p>
    <w:p w:rsidR="00EE1D42" w:rsidRPr="00115D67" w:rsidRDefault="00EE1D42" w:rsidP="00EE1D42"/>
    <w:p w:rsidR="00EE1D42" w:rsidRPr="00115D67" w:rsidRDefault="00EE1D42" w:rsidP="00EE1D42">
      <w:pPr>
        <w:rPr>
          <w:rFonts w:ascii="Arial" w:hAnsi="Arial" w:cs="Arial"/>
          <w:b/>
        </w:rPr>
      </w:pPr>
      <w:r w:rsidRPr="00115D67">
        <w:rPr>
          <w:rFonts w:ascii="Arial" w:hAnsi="Arial" w:cs="Arial"/>
          <w:b/>
        </w:rPr>
        <w:t xml:space="preserve">Discussion: </w:t>
      </w:r>
    </w:p>
    <w:p w:rsidR="00141588" w:rsidRDefault="00141588" w:rsidP="00EE1D42">
      <w:r>
        <w:t xml:space="preserve">Sony: it needs to be revised. </w:t>
      </w:r>
    </w:p>
    <w:p w:rsidR="00EE1D42" w:rsidRPr="00115D67" w:rsidRDefault="00141588" w:rsidP="00EE1D42">
      <w:r>
        <w:t xml:space="preserve">Huawei: some text modification for the section headers is proposed. </w:t>
      </w:r>
    </w:p>
    <w:p w:rsidR="00EE1D42" w:rsidRPr="0007593B" w:rsidRDefault="00EE1D42" w:rsidP="00EE1D42">
      <w:pPr>
        <w:rPr>
          <w:color w:val="993300"/>
          <w:u w:val="single"/>
        </w:rPr>
      </w:pPr>
      <w:r w:rsidRPr="0007593B">
        <w:rPr>
          <w:rFonts w:ascii="Arial" w:hAnsi="Arial" w:cs="Arial"/>
          <w:b/>
        </w:rPr>
        <w:t xml:space="preserve">Decision: </w:t>
      </w:r>
      <w:r w:rsidRPr="0007593B">
        <w:rPr>
          <w:rFonts w:ascii="Arial" w:hAnsi="Arial" w:cs="Arial"/>
          <w:b/>
        </w:rPr>
        <w:tab/>
      </w:r>
      <w:r w:rsidRPr="0007593B">
        <w:rPr>
          <w:rFonts w:ascii="Arial" w:hAnsi="Arial" w:cs="Arial"/>
          <w:b/>
        </w:rPr>
        <w:tab/>
      </w:r>
      <w:r w:rsidRPr="0007593B">
        <w:rPr>
          <w:color w:val="993300"/>
          <w:u w:val="single"/>
        </w:rPr>
        <w:t xml:space="preserve">The document was </w:t>
      </w:r>
      <w:r w:rsidR="00141588">
        <w:rPr>
          <w:rFonts w:ascii="Arial" w:hAnsi="Arial" w:cs="Arial"/>
          <w:b/>
          <w:color w:val="993300"/>
          <w:u w:val="single"/>
        </w:rPr>
        <w:t>R</w:t>
      </w:r>
      <w:r w:rsidR="000C7FA6">
        <w:rPr>
          <w:rFonts w:ascii="Arial" w:hAnsi="Arial" w:cs="Arial"/>
          <w:b/>
          <w:color w:val="993300"/>
          <w:u w:val="single"/>
        </w:rPr>
        <w:t>evised</w:t>
      </w:r>
      <w:r w:rsidRPr="0007593B">
        <w:rPr>
          <w:color w:val="993300"/>
          <w:u w:val="single"/>
        </w:rPr>
        <w:t>.</w:t>
      </w:r>
    </w:p>
    <w:p w:rsidR="00DA23EF" w:rsidRPr="0007593B" w:rsidRDefault="00DA23EF" w:rsidP="00EE1D42">
      <w:pPr>
        <w:rPr>
          <w:color w:val="993300"/>
          <w:u w:val="single"/>
        </w:rPr>
      </w:pPr>
    </w:p>
    <w:p w:rsidR="0007593B" w:rsidRPr="0007593B" w:rsidRDefault="0007593B" w:rsidP="0007593B">
      <w:pPr>
        <w:rPr>
          <w:i/>
        </w:rPr>
      </w:pPr>
      <w:r w:rsidRPr="0007593B">
        <w:rPr>
          <w:rFonts w:ascii="Arial" w:hAnsi="Arial" w:cs="Arial"/>
          <w:b/>
          <w:color w:val="0000FF"/>
          <w:sz w:val="24"/>
          <w:u w:val="thick"/>
        </w:rPr>
        <w:t>R4-1914619</w:t>
      </w:r>
      <w:r w:rsidRPr="0007593B">
        <w:rPr>
          <w:b/>
        </w:rPr>
        <w:tab/>
        <w:t xml:space="preserve">TP to TR 38.820: Active RFFE technology for UE </w:t>
      </w:r>
      <w:r w:rsidRPr="0007593B">
        <w:rPr>
          <w:b/>
        </w:rPr>
        <w:br/>
      </w:r>
      <w:r w:rsidRPr="0007593B">
        <w:tab/>
      </w:r>
      <w:r w:rsidRPr="0007593B">
        <w:tab/>
      </w:r>
      <w:r w:rsidRPr="0007593B">
        <w:tab/>
      </w:r>
      <w:r w:rsidRPr="0007593B">
        <w:tab/>
      </w:r>
      <w:r w:rsidRPr="0007593B">
        <w:tab/>
        <w:t>38.820</w:t>
      </w:r>
      <w:r w:rsidRPr="0007593B">
        <w:tab/>
        <w:t xml:space="preserve">  CR-  rev  Cat:  (Rel-16) v0.3.0</w:t>
      </w:r>
      <w:r w:rsidRPr="0007593B">
        <w:br/>
      </w:r>
      <w:r w:rsidRPr="0007593B">
        <w:rPr>
          <w:i/>
        </w:rPr>
        <w:tab/>
      </w:r>
      <w:r w:rsidRPr="0007593B">
        <w:rPr>
          <w:i/>
        </w:rPr>
        <w:tab/>
      </w:r>
      <w:r w:rsidRPr="0007593B">
        <w:rPr>
          <w:i/>
        </w:rPr>
        <w:tab/>
      </w:r>
      <w:r w:rsidRPr="0007593B">
        <w:rPr>
          <w:i/>
        </w:rPr>
        <w:tab/>
      </w:r>
      <w:r w:rsidRPr="0007593B">
        <w:rPr>
          <w:i/>
        </w:rPr>
        <w:tab/>
        <w:t>Source: NXP Semiconductors Netherlands</w:t>
      </w:r>
    </w:p>
    <w:p w:rsidR="0007593B" w:rsidRPr="0007593B" w:rsidRDefault="0007593B" w:rsidP="0007593B">
      <w:pPr>
        <w:rPr>
          <w:rFonts w:ascii="Arial" w:hAnsi="Arial" w:cs="Arial"/>
          <w:b/>
        </w:rPr>
      </w:pPr>
      <w:r w:rsidRPr="0007593B">
        <w:rPr>
          <w:rFonts w:ascii="Arial" w:hAnsi="Arial" w:cs="Arial"/>
          <w:b/>
        </w:rPr>
        <w:t xml:space="preserve">Abstract: </w:t>
      </w:r>
    </w:p>
    <w:p w:rsidR="0007593B" w:rsidRPr="0007593B" w:rsidRDefault="0007593B" w:rsidP="0007593B"/>
    <w:p w:rsidR="0007593B" w:rsidRPr="009F6036" w:rsidRDefault="0007593B" w:rsidP="0007593B">
      <w:pPr>
        <w:rPr>
          <w:rFonts w:ascii="Arial" w:hAnsi="Arial" w:cs="Arial"/>
        </w:rPr>
      </w:pPr>
      <w:r w:rsidRPr="0007593B">
        <w:rPr>
          <w:rFonts w:ascii="Arial" w:hAnsi="Arial" w:cs="Arial"/>
          <w:b/>
        </w:rPr>
        <w:t>Discussion:</w:t>
      </w:r>
      <w:r w:rsidRPr="009F6036">
        <w:rPr>
          <w:rFonts w:ascii="Arial" w:hAnsi="Arial" w:cs="Arial"/>
        </w:rPr>
        <w:t xml:space="preserve"> </w:t>
      </w:r>
    </w:p>
    <w:p w:rsidR="00F033E4" w:rsidRPr="009F6036" w:rsidRDefault="00F033E4" w:rsidP="0007593B">
      <w:r w:rsidRPr="009F6036">
        <w:t xml:space="preserve">Qualcomm: </w:t>
      </w:r>
      <w:r w:rsidR="00141588">
        <w:t>Question on the Min NF</w:t>
      </w:r>
      <w:r w:rsidRPr="00F033E4">
        <w:t xml:space="preserve"> in the table. </w:t>
      </w:r>
    </w:p>
    <w:p w:rsidR="00F033E4" w:rsidRPr="009F6036" w:rsidRDefault="00F033E4" w:rsidP="0007593B">
      <w:r w:rsidRPr="009F6036">
        <w:t xml:space="preserve">Ericsson: ACLR text </w:t>
      </w:r>
      <w:r w:rsidR="00141588">
        <w:t xml:space="preserve">needs </w:t>
      </w:r>
      <w:r w:rsidRPr="009F6036">
        <w:t xml:space="preserve">clarification. </w:t>
      </w:r>
    </w:p>
    <w:p w:rsidR="0007593B" w:rsidRPr="0007593B" w:rsidRDefault="0007593B" w:rsidP="0007593B">
      <w:pPr>
        <w:rPr>
          <w:color w:val="993300"/>
          <w:u w:val="single"/>
        </w:rPr>
      </w:pPr>
      <w:r w:rsidRPr="0007593B">
        <w:rPr>
          <w:rFonts w:ascii="Arial" w:hAnsi="Arial" w:cs="Arial"/>
          <w:b/>
        </w:rPr>
        <w:t xml:space="preserve">Decision: </w:t>
      </w:r>
      <w:r w:rsidRPr="0007593B">
        <w:rPr>
          <w:rFonts w:ascii="Arial" w:hAnsi="Arial" w:cs="Arial"/>
          <w:b/>
        </w:rPr>
        <w:tab/>
      </w:r>
      <w:r w:rsidRPr="0007593B">
        <w:rPr>
          <w:rFonts w:ascii="Arial" w:hAnsi="Arial" w:cs="Arial"/>
          <w:b/>
        </w:rPr>
        <w:tab/>
      </w:r>
      <w:r w:rsidRPr="0007593B">
        <w:rPr>
          <w:color w:val="993300"/>
          <w:u w:val="single"/>
        </w:rPr>
        <w:t xml:space="preserve">The document was </w:t>
      </w:r>
      <w:r w:rsidR="00F033E4">
        <w:rPr>
          <w:rFonts w:ascii="Arial" w:hAnsi="Arial" w:cs="Arial"/>
          <w:b/>
          <w:color w:val="993300"/>
          <w:u w:val="single"/>
        </w:rPr>
        <w:t>Revised</w:t>
      </w:r>
      <w:r w:rsidRPr="0007593B">
        <w:rPr>
          <w:color w:val="993300"/>
          <w:u w:val="single"/>
        </w:rPr>
        <w:t>.</w:t>
      </w:r>
    </w:p>
    <w:p w:rsidR="0007593B" w:rsidRPr="0007593B" w:rsidRDefault="0007593B" w:rsidP="0007593B">
      <w:pPr>
        <w:rPr>
          <w:color w:val="993300"/>
          <w:u w:val="single"/>
        </w:rPr>
      </w:pPr>
    </w:p>
    <w:p w:rsidR="00DA23EF" w:rsidRPr="00B613A5" w:rsidRDefault="00DA23EF" w:rsidP="00DA23EF">
      <w:pPr>
        <w:rPr>
          <w:i/>
        </w:rPr>
      </w:pPr>
      <w:r w:rsidRPr="0007593B">
        <w:rPr>
          <w:rFonts w:ascii="Arial" w:hAnsi="Arial" w:cs="Arial"/>
          <w:b/>
          <w:color w:val="0000FF"/>
          <w:sz w:val="24"/>
          <w:u w:val="thick"/>
        </w:rPr>
        <w:t>R4-1915386</w:t>
      </w:r>
      <w:r w:rsidRPr="0007593B">
        <w:rPr>
          <w:b/>
        </w:rPr>
        <w:tab/>
        <w:t>TP for TR 38.820: UE RF testability</w:t>
      </w:r>
      <w:r w:rsidRPr="00B613A5">
        <w:rPr>
          <w:b/>
        </w:rPr>
        <w:br/>
      </w:r>
      <w:r w:rsidRPr="00B613A5">
        <w:tab/>
      </w:r>
      <w:r w:rsidRPr="00B613A5">
        <w:tab/>
      </w:r>
      <w:r w:rsidRPr="00B613A5">
        <w:tab/>
      </w:r>
      <w:r w:rsidRPr="00B613A5">
        <w:tab/>
      </w:r>
      <w:r w:rsidRPr="00B613A5">
        <w:tab/>
        <w:t>38.820</w:t>
      </w:r>
      <w:r w:rsidRPr="00B613A5">
        <w:tab/>
        <w:t xml:space="preserve">  CR-  rev  Cat:  (Rel-16) v0.0.3</w:t>
      </w:r>
      <w:r w:rsidRPr="00B613A5">
        <w:br/>
      </w:r>
      <w:r w:rsidRPr="00B613A5">
        <w:rPr>
          <w:i/>
        </w:rPr>
        <w:tab/>
      </w:r>
      <w:r w:rsidRPr="00B613A5">
        <w:rPr>
          <w:i/>
        </w:rPr>
        <w:tab/>
      </w:r>
      <w:r w:rsidRPr="00B613A5">
        <w:rPr>
          <w:i/>
        </w:rPr>
        <w:tab/>
      </w:r>
      <w:r w:rsidRPr="00B613A5">
        <w:rPr>
          <w:i/>
        </w:rPr>
        <w:tab/>
      </w:r>
      <w:r w:rsidRPr="00B613A5">
        <w:rPr>
          <w:i/>
        </w:rPr>
        <w:tab/>
        <w:t>Source: Huawei, HiSilicon</w:t>
      </w:r>
    </w:p>
    <w:p w:rsidR="00DA23EF" w:rsidRPr="00B613A5" w:rsidRDefault="00DA23EF" w:rsidP="00DA23EF">
      <w:pPr>
        <w:rPr>
          <w:rFonts w:ascii="Arial" w:hAnsi="Arial" w:cs="Arial"/>
          <w:b/>
        </w:rPr>
      </w:pPr>
      <w:r w:rsidRPr="00B613A5">
        <w:rPr>
          <w:rFonts w:ascii="Arial" w:hAnsi="Arial" w:cs="Arial"/>
          <w:b/>
        </w:rPr>
        <w:t xml:space="preserve">Abstract: </w:t>
      </w:r>
    </w:p>
    <w:p w:rsidR="00DA23EF" w:rsidRPr="00B613A5" w:rsidRDefault="00DA23EF" w:rsidP="00DA23EF"/>
    <w:p w:rsidR="00DA23EF" w:rsidRPr="00B613A5" w:rsidRDefault="00DA23EF" w:rsidP="00DA23EF">
      <w:pPr>
        <w:rPr>
          <w:rFonts w:ascii="Arial" w:hAnsi="Arial" w:cs="Arial"/>
          <w:b/>
        </w:rPr>
      </w:pPr>
      <w:r w:rsidRPr="00B613A5">
        <w:rPr>
          <w:rFonts w:ascii="Arial" w:hAnsi="Arial" w:cs="Arial"/>
          <w:b/>
        </w:rPr>
        <w:t xml:space="preserve">Discussion: </w:t>
      </w:r>
    </w:p>
    <w:p w:rsidR="00DA23EF" w:rsidRDefault="0056426F" w:rsidP="00DA23EF">
      <w:r>
        <w:t xml:space="preserve">Ericsson: </w:t>
      </w:r>
      <w:r w:rsidR="00141588">
        <w:t>some impr</w:t>
      </w:r>
      <w:r>
        <w:t xml:space="preserve">ovement possible. </w:t>
      </w:r>
    </w:p>
    <w:p w:rsidR="0056426F" w:rsidRDefault="0056426F" w:rsidP="00DA23EF">
      <w:r>
        <w:t xml:space="preserve">Sony: </w:t>
      </w:r>
      <w:r w:rsidR="00141588">
        <w:t>question about “at least 2 PA</w:t>
      </w:r>
      <w:r w:rsidR="006230EE">
        <w:t xml:space="preserve">s are needed”. </w:t>
      </w:r>
    </w:p>
    <w:p w:rsidR="0056426F" w:rsidRPr="00B613A5" w:rsidRDefault="00141588" w:rsidP="00DA23EF">
      <w:r>
        <w:t xml:space="preserve">Huawei: ok to modify the text on PA in order not to limit implementations. </w:t>
      </w:r>
    </w:p>
    <w:p w:rsidR="00DA23EF" w:rsidRDefault="00DA23EF" w:rsidP="00DA23EF">
      <w:pPr>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6230EE">
        <w:rPr>
          <w:rFonts w:ascii="Arial" w:hAnsi="Arial" w:cs="Arial"/>
          <w:b/>
          <w:color w:val="993300"/>
          <w:u w:val="single"/>
        </w:rPr>
        <w:t>Revised</w:t>
      </w:r>
      <w:r w:rsidRPr="00B613A5">
        <w:rPr>
          <w:color w:val="993300"/>
          <w:u w:val="single"/>
        </w:rPr>
        <w:t>.</w:t>
      </w:r>
    </w:p>
    <w:p w:rsidR="00770DAE" w:rsidRPr="00B613A5" w:rsidRDefault="00770DAE" w:rsidP="00DA23EF">
      <w:pPr>
        <w:rPr>
          <w:color w:val="993300"/>
          <w:u w:val="single"/>
        </w:rPr>
      </w:pPr>
    </w:p>
    <w:p w:rsidR="00E31605" w:rsidRPr="00B613A5" w:rsidRDefault="00E31605" w:rsidP="00E31605">
      <w:pPr>
        <w:pStyle w:val="Heading5"/>
      </w:pPr>
      <w:r w:rsidRPr="00B613A5">
        <w:t>11.4.7.1</w:t>
      </w:r>
      <w:r w:rsidRPr="00B613A5">
        <w:tab/>
        <w:t>NR UE architecture [FS_7to24GHz_NR]</w:t>
      </w:r>
    </w:p>
    <w:p w:rsidR="00E31605" w:rsidRPr="00B613A5" w:rsidRDefault="00E31605" w:rsidP="00E31605">
      <w:pPr>
        <w:rPr>
          <w:i/>
        </w:rPr>
      </w:pPr>
      <w:r w:rsidRPr="00B613A5">
        <w:rPr>
          <w:rFonts w:ascii="Arial" w:hAnsi="Arial" w:cs="Arial"/>
          <w:b/>
          <w:color w:val="0000FF"/>
          <w:sz w:val="24"/>
          <w:u w:val="thick"/>
        </w:rPr>
        <w:t>R4-1913834</w:t>
      </w:r>
      <w:r w:rsidRPr="00B613A5">
        <w:rPr>
          <w:b/>
        </w:rPr>
        <w:tab/>
        <w:t>TP to TR 38.820 on Transceiver technology for NR UE 7-24</w:t>
      </w:r>
      <w:r w:rsidRPr="00B613A5">
        <w:rPr>
          <w:b/>
        </w:rPr>
        <w:br/>
      </w:r>
      <w:r w:rsidRPr="00B613A5">
        <w:tab/>
      </w:r>
      <w:r w:rsidRPr="00B613A5">
        <w:tab/>
      </w:r>
      <w:r w:rsidRPr="00B613A5">
        <w:tab/>
      </w:r>
      <w:r w:rsidRPr="00B613A5">
        <w:tab/>
      </w:r>
      <w:r w:rsidRPr="00B613A5">
        <w:tab/>
      </w:r>
      <w:r w:rsidRPr="00B613A5">
        <w:tab/>
        <w:t xml:space="preserve">  CR-  rev  Cat:  () v</w:t>
      </w:r>
      <w:r w:rsidRPr="00B613A5">
        <w:br/>
      </w:r>
      <w:r w:rsidRPr="00B613A5">
        <w:rPr>
          <w:i/>
        </w:rPr>
        <w:tab/>
      </w:r>
      <w:r w:rsidRPr="00B613A5">
        <w:rPr>
          <w:i/>
        </w:rPr>
        <w:tab/>
      </w:r>
      <w:r w:rsidRPr="00B613A5">
        <w:rPr>
          <w:i/>
        </w:rPr>
        <w:tab/>
      </w:r>
      <w:r w:rsidRPr="00B613A5">
        <w:rPr>
          <w:i/>
        </w:rPr>
        <w:tab/>
      </w:r>
      <w:r w:rsidRPr="00B613A5">
        <w:rPr>
          <w:i/>
        </w:rPr>
        <w:tab/>
        <w:t>Source: Spreadtrum Communications</w:t>
      </w:r>
    </w:p>
    <w:p w:rsidR="00E31605" w:rsidRPr="00B613A5" w:rsidRDefault="00E31605" w:rsidP="00E31605">
      <w:pPr>
        <w:rPr>
          <w:rFonts w:ascii="Arial" w:hAnsi="Arial" w:cs="Arial"/>
          <w:b/>
        </w:rPr>
      </w:pPr>
      <w:r w:rsidRPr="00B613A5">
        <w:rPr>
          <w:rFonts w:ascii="Arial" w:hAnsi="Arial" w:cs="Arial"/>
          <w:b/>
        </w:rPr>
        <w:t xml:space="preserve">Abstract: </w:t>
      </w:r>
    </w:p>
    <w:p w:rsidR="00E31605" w:rsidRPr="00B613A5" w:rsidRDefault="00E31605" w:rsidP="00E31605"/>
    <w:p w:rsidR="00E31605" w:rsidRPr="00B613A5" w:rsidRDefault="00E31605" w:rsidP="00E31605">
      <w:pPr>
        <w:rPr>
          <w:rFonts w:ascii="Arial" w:hAnsi="Arial" w:cs="Arial"/>
          <w:b/>
        </w:rPr>
      </w:pPr>
      <w:r w:rsidRPr="00B613A5">
        <w:rPr>
          <w:rFonts w:ascii="Arial" w:hAnsi="Arial" w:cs="Arial"/>
          <w:b/>
        </w:rPr>
        <w:t xml:space="preserve">Discussion: </w:t>
      </w:r>
    </w:p>
    <w:p w:rsidR="00E31605" w:rsidRDefault="00E215C2" w:rsidP="00E31605">
      <w:r>
        <w:t xml:space="preserve">Nokia: Track changes missing. First sentence on CMOS – is this necessary for this TP? </w:t>
      </w:r>
    </w:p>
    <w:p w:rsidR="00E215C2" w:rsidRDefault="00E215C2" w:rsidP="00E31605">
      <w:r>
        <w:tab/>
        <w:t>Spre</w:t>
      </w:r>
      <w:r w:rsidR="00141588">
        <w:t>adtrum: not necessary. Agree. We</w:t>
      </w:r>
      <w:r>
        <w:t xml:space="preserve"> can revise</w:t>
      </w:r>
      <w:r w:rsidR="00141588">
        <w:t>.</w:t>
      </w:r>
    </w:p>
    <w:p w:rsidR="00E215C2" w:rsidRDefault="00141588" w:rsidP="00E31605">
      <w:r>
        <w:t>Sony: Q</w:t>
      </w:r>
      <w:r w:rsidR="00E215C2">
        <w:t>uestion on frewquency separation breakpoint at 12 GHz. We would need background.</w:t>
      </w:r>
    </w:p>
    <w:p w:rsidR="00E215C2" w:rsidRDefault="00E215C2" w:rsidP="009F6036">
      <w:pPr>
        <w:ind w:firstLine="284"/>
      </w:pPr>
      <w:r>
        <w:lastRenderedPageBreak/>
        <w:t>Spreadtrum:</w:t>
      </w:r>
      <w:r w:rsidR="00141588">
        <w:t xml:space="preserve"> D</w:t>
      </w:r>
      <w:r>
        <w:t>epend</w:t>
      </w:r>
      <w:r w:rsidR="00141588">
        <w:t>s</w:t>
      </w:r>
      <w:r>
        <w:t xml:space="preserve"> on the technology. </w:t>
      </w:r>
    </w:p>
    <w:p w:rsidR="00E215C2" w:rsidRDefault="00E215C2">
      <w:r>
        <w:t>Ericsson: regading [12GHz]. Is</w:t>
      </w:r>
      <w:r w:rsidR="00141588">
        <w:t xml:space="preserve"> this related to the sub-ranges?</w:t>
      </w:r>
      <w:r>
        <w:t xml:space="preserve"> </w:t>
      </w:r>
    </w:p>
    <w:p w:rsidR="00E215C2" w:rsidRPr="00B613A5" w:rsidRDefault="00141588" w:rsidP="00E31605">
      <w:r>
        <w:t xml:space="preserve">Huawei: try to apply the apready defined sub-ranges. Track changes issues can be fixed by Rapporteur. </w:t>
      </w:r>
    </w:p>
    <w:p w:rsidR="00770DAE" w:rsidRDefault="00E31605" w:rsidP="00E31605">
      <w:pPr>
        <w:rPr>
          <w:color w:val="993300"/>
          <w:highlight w:val="yellow"/>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141588">
        <w:rPr>
          <w:rFonts w:ascii="Arial" w:hAnsi="Arial" w:cs="Arial"/>
          <w:b/>
          <w:color w:val="993300"/>
          <w:u w:val="single"/>
        </w:rPr>
        <w:t>R</w:t>
      </w:r>
      <w:r w:rsidR="00E215C2">
        <w:rPr>
          <w:rFonts w:ascii="Arial" w:hAnsi="Arial" w:cs="Arial"/>
          <w:b/>
          <w:color w:val="993300"/>
          <w:u w:val="single"/>
        </w:rPr>
        <w:t>evised</w:t>
      </w:r>
      <w:r w:rsidRPr="00B613A5">
        <w:rPr>
          <w:color w:val="993300"/>
          <w:u w:val="single"/>
        </w:rPr>
        <w:t>.</w:t>
      </w:r>
      <w:r w:rsidRPr="00065288">
        <w:rPr>
          <w:color w:val="993300"/>
          <w:highlight w:val="yellow"/>
          <w:u w:val="single"/>
        </w:rPr>
        <w:br/>
      </w:r>
    </w:p>
    <w:p w:rsidR="00E31605" w:rsidRPr="00065288" w:rsidRDefault="00E31605" w:rsidP="00E31605">
      <w:pPr>
        <w:rPr>
          <w:color w:val="993300"/>
          <w:highlight w:val="yellow"/>
          <w:u w:val="single"/>
        </w:rPr>
      </w:pPr>
    </w:p>
    <w:p w:rsidR="00813597" w:rsidRPr="00B613A5" w:rsidRDefault="00813597" w:rsidP="00813597">
      <w:pPr>
        <w:rPr>
          <w:i/>
        </w:rPr>
      </w:pPr>
      <w:r w:rsidRPr="00B613A5">
        <w:rPr>
          <w:rFonts w:ascii="Arial" w:hAnsi="Arial" w:cs="Arial"/>
          <w:b/>
          <w:color w:val="0000FF"/>
          <w:sz w:val="24"/>
          <w:u w:val="thick"/>
        </w:rPr>
        <w:t>R4-1915385</w:t>
      </w:r>
      <w:r w:rsidRPr="00B613A5">
        <w:rPr>
          <w:b/>
        </w:rPr>
        <w:tab/>
        <w:t>TP for TR 38.820: UE RF Tx requirement</w:t>
      </w:r>
      <w:r w:rsidRPr="00B613A5">
        <w:rPr>
          <w:b/>
        </w:rPr>
        <w:br/>
      </w:r>
      <w:r w:rsidRPr="00B613A5">
        <w:tab/>
      </w:r>
      <w:r w:rsidRPr="00B613A5">
        <w:tab/>
      </w:r>
      <w:r w:rsidRPr="00B613A5">
        <w:tab/>
      </w:r>
      <w:r w:rsidRPr="00B613A5">
        <w:tab/>
      </w:r>
      <w:r w:rsidRPr="00B613A5">
        <w:tab/>
        <w:t>38.820</w:t>
      </w:r>
      <w:r w:rsidRPr="00B613A5">
        <w:tab/>
        <w:t xml:space="preserve">  CR-  rev  Cat:  (Rel-16) v0.0.3</w:t>
      </w:r>
      <w:r w:rsidRPr="00B613A5">
        <w:br/>
      </w:r>
      <w:r w:rsidRPr="00B613A5">
        <w:rPr>
          <w:i/>
        </w:rPr>
        <w:tab/>
      </w:r>
      <w:r w:rsidRPr="00B613A5">
        <w:rPr>
          <w:i/>
        </w:rPr>
        <w:tab/>
      </w:r>
      <w:r w:rsidRPr="00B613A5">
        <w:rPr>
          <w:i/>
        </w:rPr>
        <w:tab/>
      </w:r>
      <w:r w:rsidRPr="00B613A5">
        <w:rPr>
          <w:i/>
        </w:rPr>
        <w:tab/>
      </w:r>
      <w:r w:rsidRPr="00B613A5">
        <w:rPr>
          <w:i/>
        </w:rPr>
        <w:tab/>
        <w:t>Source: Huawei, HiSilicon</w:t>
      </w:r>
    </w:p>
    <w:p w:rsidR="00813597" w:rsidRPr="00B613A5" w:rsidRDefault="00813597" w:rsidP="00813597">
      <w:pPr>
        <w:rPr>
          <w:rFonts w:ascii="Arial" w:hAnsi="Arial" w:cs="Arial"/>
          <w:b/>
        </w:rPr>
      </w:pPr>
      <w:r w:rsidRPr="00B613A5">
        <w:rPr>
          <w:rFonts w:ascii="Arial" w:hAnsi="Arial" w:cs="Arial"/>
          <w:b/>
        </w:rPr>
        <w:t xml:space="preserve">Abstract: </w:t>
      </w:r>
    </w:p>
    <w:p w:rsidR="00813597" w:rsidRPr="00B613A5" w:rsidRDefault="00813597" w:rsidP="00813597"/>
    <w:p w:rsidR="00813597" w:rsidRPr="00B613A5" w:rsidRDefault="00813597" w:rsidP="00813597">
      <w:pPr>
        <w:rPr>
          <w:rFonts w:ascii="Arial" w:hAnsi="Arial" w:cs="Arial"/>
          <w:b/>
        </w:rPr>
      </w:pPr>
      <w:r w:rsidRPr="00B613A5">
        <w:rPr>
          <w:rFonts w:ascii="Arial" w:hAnsi="Arial" w:cs="Arial"/>
          <w:b/>
        </w:rPr>
        <w:t xml:space="preserve">Discussion: </w:t>
      </w:r>
    </w:p>
    <w:p w:rsidR="00525678" w:rsidRDefault="00525678" w:rsidP="00813597">
      <w:r>
        <w:t>Chair, Qualcomm, Nokia: merge with Spreadtrum</w:t>
      </w:r>
      <w:r w:rsidR="00EC3B39">
        <w:t xml:space="preserve"> revision of R4-1913834</w:t>
      </w:r>
      <w:r>
        <w:t xml:space="preserve">. </w:t>
      </w:r>
    </w:p>
    <w:p w:rsidR="00525678" w:rsidRDefault="00EC3B39" w:rsidP="00813597">
      <w:r>
        <w:t>Ericsson: just sub-ra</w:t>
      </w:r>
      <w:r w:rsidR="00525678">
        <w:t>nge 1 and 3</w:t>
      </w:r>
      <w:r>
        <w:t xml:space="preserve"> inlcuded</w:t>
      </w:r>
      <w:r w:rsidR="00525678">
        <w:t xml:space="preserve">. Subrange 2 </w:t>
      </w:r>
      <w:r>
        <w:t xml:space="preserve">is </w:t>
      </w:r>
      <w:r w:rsidR="00525678">
        <w:t>missing.</w:t>
      </w:r>
    </w:p>
    <w:p w:rsidR="00EC3B39" w:rsidRDefault="00EC3B39" w:rsidP="00813597">
      <w:r>
        <w:t xml:space="preserve">Huawei: this is contribution driven – we can try to improve and extend the text. </w:t>
      </w:r>
    </w:p>
    <w:p w:rsidR="00525678" w:rsidRDefault="00525678" w:rsidP="00813597">
      <w:r>
        <w:t>Apple: Spreadtrum paper was breakdown at 12 GHz.</w:t>
      </w:r>
      <w:r w:rsidR="00EC3B39">
        <w:t xml:space="preserve"> </w:t>
      </w:r>
    </w:p>
    <w:p w:rsidR="00EC3B39" w:rsidRDefault="00EC3B39" w:rsidP="00813597">
      <w:r>
        <w:t xml:space="preserve">Huawei: aim to reuse the already defined sub-ranges. </w:t>
      </w:r>
    </w:p>
    <w:p w:rsidR="00525678" w:rsidRPr="009F6036" w:rsidRDefault="00EC3B39" w:rsidP="009F6036">
      <w:r w:rsidRPr="00EC3B39">
        <w:rPr>
          <w:highlight w:val="green"/>
        </w:rPr>
        <w:sym w:font="Wingdings" w:char="F0E0"/>
      </w:r>
      <w:r>
        <w:rPr>
          <w:highlight w:val="green"/>
        </w:rPr>
        <w:t xml:space="preserve"> </w:t>
      </w:r>
      <w:r w:rsidR="00525678" w:rsidRPr="009F6036">
        <w:rPr>
          <w:highlight w:val="green"/>
        </w:rPr>
        <w:t>Content to be merged into Spreadtrum paper revision.</w:t>
      </w:r>
      <w:r w:rsidR="00525678" w:rsidRPr="009F6036">
        <w:t xml:space="preserve">  </w:t>
      </w:r>
    </w:p>
    <w:p w:rsidR="00E31605" w:rsidRPr="00065288" w:rsidRDefault="00813597" w:rsidP="00B613A5">
      <w:pPr>
        <w:rPr>
          <w:highlight w:val="yellow"/>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0331C2">
        <w:rPr>
          <w:rFonts w:ascii="Arial" w:hAnsi="Arial" w:cs="Arial"/>
          <w:b/>
          <w:color w:val="993300"/>
          <w:u w:val="single"/>
        </w:rPr>
        <w:t>Noted</w:t>
      </w:r>
      <w:r w:rsidRPr="00B613A5">
        <w:rPr>
          <w:color w:val="993300"/>
          <w:u w:val="single"/>
        </w:rPr>
        <w:t>.</w:t>
      </w:r>
      <w:r w:rsidRPr="00065288">
        <w:rPr>
          <w:color w:val="993300"/>
          <w:highlight w:val="yellow"/>
          <w:u w:val="single"/>
        </w:rPr>
        <w:br/>
      </w:r>
    </w:p>
    <w:p w:rsidR="0029543D" w:rsidRPr="00B613A5" w:rsidRDefault="0029543D" w:rsidP="0029543D">
      <w:pPr>
        <w:pStyle w:val="Heading5"/>
      </w:pPr>
      <w:r w:rsidRPr="00B613A5">
        <w:t>11.4.7.2</w:t>
      </w:r>
      <w:r w:rsidRPr="00B613A5">
        <w:tab/>
        <w:t>TX requirements [FS_7to24GHz_NR]</w:t>
      </w:r>
    </w:p>
    <w:p w:rsidR="00E55267" w:rsidRPr="00B613A5" w:rsidRDefault="00E55267" w:rsidP="00E55267">
      <w:pPr>
        <w:rPr>
          <w:i/>
        </w:rPr>
      </w:pPr>
      <w:r w:rsidRPr="00B613A5">
        <w:rPr>
          <w:rFonts w:ascii="Arial" w:hAnsi="Arial" w:cs="Arial"/>
          <w:b/>
          <w:color w:val="0000FF"/>
          <w:sz w:val="24"/>
          <w:u w:val="thick"/>
        </w:rPr>
        <w:t>R4-1915384</w:t>
      </w:r>
      <w:r w:rsidRPr="00B613A5">
        <w:rPr>
          <w:b/>
        </w:rPr>
        <w:tab/>
        <w:t>TP for TR 38.820: scope of NR UE RF</w:t>
      </w:r>
      <w:r w:rsidRPr="00B613A5">
        <w:rPr>
          <w:b/>
        </w:rPr>
        <w:br/>
      </w:r>
      <w:r w:rsidRPr="00B613A5">
        <w:tab/>
      </w:r>
      <w:r w:rsidRPr="00B613A5">
        <w:tab/>
      </w:r>
      <w:r w:rsidRPr="00B613A5">
        <w:tab/>
      </w:r>
      <w:r w:rsidRPr="00B613A5">
        <w:tab/>
      </w:r>
      <w:r w:rsidRPr="00B613A5">
        <w:tab/>
        <w:t>38.820</w:t>
      </w:r>
      <w:r w:rsidRPr="00B613A5">
        <w:tab/>
        <w:t xml:space="preserve">  CR-  rev  Cat:  (Rel-16) v0.0.3</w:t>
      </w:r>
      <w:r w:rsidRPr="00B613A5">
        <w:br/>
      </w:r>
      <w:r w:rsidRPr="00B613A5">
        <w:rPr>
          <w:i/>
        </w:rPr>
        <w:tab/>
      </w:r>
      <w:r w:rsidRPr="00B613A5">
        <w:rPr>
          <w:i/>
        </w:rPr>
        <w:tab/>
      </w:r>
      <w:r w:rsidRPr="00B613A5">
        <w:rPr>
          <w:i/>
        </w:rPr>
        <w:tab/>
      </w:r>
      <w:r w:rsidRPr="00B613A5">
        <w:rPr>
          <w:i/>
        </w:rPr>
        <w:tab/>
      </w:r>
      <w:r w:rsidRPr="00B613A5">
        <w:rPr>
          <w:i/>
        </w:rPr>
        <w:tab/>
        <w:t>Source: Huawei, HiSilicon</w:t>
      </w:r>
    </w:p>
    <w:p w:rsidR="00E55267" w:rsidRPr="00B613A5" w:rsidRDefault="00E55267" w:rsidP="00E55267">
      <w:pPr>
        <w:rPr>
          <w:rFonts w:ascii="Arial" w:hAnsi="Arial" w:cs="Arial"/>
          <w:b/>
        </w:rPr>
      </w:pPr>
      <w:r w:rsidRPr="00B613A5">
        <w:rPr>
          <w:rFonts w:ascii="Arial" w:hAnsi="Arial" w:cs="Arial"/>
          <w:b/>
        </w:rPr>
        <w:t xml:space="preserve">Abstract: </w:t>
      </w:r>
    </w:p>
    <w:p w:rsidR="00E55267" w:rsidRPr="00B613A5" w:rsidRDefault="00E55267" w:rsidP="00E55267"/>
    <w:p w:rsidR="00E55267" w:rsidRPr="00B613A5" w:rsidRDefault="00E55267" w:rsidP="00E55267">
      <w:pPr>
        <w:rPr>
          <w:rFonts w:ascii="Arial" w:hAnsi="Arial" w:cs="Arial"/>
          <w:b/>
        </w:rPr>
      </w:pPr>
      <w:r w:rsidRPr="00B613A5">
        <w:rPr>
          <w:rFonts w:ascii="Arial" w:hAnsi="Arial" w:cs="Arial"/>
          <w:b/>
        </w:rPr>
        <w:t xml:space="preserve">Discussion: </w:t>
      </w:r>
    </w:p>
    <w:p w:rsidR="008F31E9" w:rsidRDefault="008F31E9" w:rsidP="00E55267">
      <w:r>
        <w:t xml:space="preserve">Intel: last sentence: antenna on chip vs. </w:t>
      </w:r>
      <w:r w:rsidR="005A7EAD">
        <w:t>antenna in package requires clarification as those are two different implementations, with various limitations.</w:t>
      </w:r>
    </w:p>
    <w:p w:rsidR="008F31E9" w:rsidRDefault="008F31E9" w:rsidP="00E55267">
      <w:r>
        <w:t>Huawe</w:t>
      </w:r>
      <w:r w:rsidR="005A7EAD">
        <w:t>i: re</w:t>
      </w:r>
      <w:r>
        <w:t>l</w:t>
      </w:r>
      <w:r w:rsidR="005A7EAD">
        <w:t>ated to the con</w:t>
      </w:r>
      <w:r>
        <w:t>n</w:t>
      </w:r>
      <w:r w:rsidR="005A7EAD">
        <w:t>e</w:t>
      </w:r>
      <w:r>
        <w:t xml:space="preserve">ctors feasibility. </w:t>
      </w:r>
    </w:p>
    <w:p w:rsidR="008F31E9" w:rsidRDefault="008F31E9" w:rsidP="00E55267">
      <w:r>
        <w:t>Intel: for this range, antenna on chip does not make sense.</w:t>
      </w:r>
    </w:p>
    <w:p w:rsidR="008F31E9" w:rsidRDefault="005A7EAD" w:rsidP="00E55267">
      <w:r>
        <w:t>Qalcomm: W</w:t>
      </w:r>
      <w:r w:rsidR="008F31E9">
        <w:t>hy OTA is precluded from sub-range2?</w:t>
      </w:r>
    </w:p>
    <w:p w:rsidR="008F31E9" w:rsidRDefault="008F31E9" w:rsidP="00E55267">
      <w:r>
        <w:t>Ericsson: we need to consider OTA for sub-range2.</w:t>
      </w:r>
    </w:p>
    <w:p w:rsidR="008F31E9" w:rsidRDefault="008F31E9" w:rsidP="00E55267">
      <w:r>
        <w:t>Qualcomm: do we get rid of the FR1-like an</w:t>
      </w:r>
      <w:r w:rsidR="005A7EAD">
        <w:t xml:space="preserve">d </w:t>
      </w:r>
      <w:r>
        <w:t>FR</w:t>
      </w:r>
      <w:r w:rsidR="00120095">
        <w:t>2-</w:t>
      </w:r>
      <w:r>
        <w:t>like term</w:t>
      </w:r>
      <w:r w:rsidR="005A7EAD">
        <w:t>s</w:t>
      </w:r>
      <w:r>
        <w:t>?</w:t>
      </w:r>
    </w:p>
    <w:p w:rsidR="005A7EAD" w:rsidRDefault="005A7EAD" w:rsidP="00E55267">
      <w:r>
        <w:t xml:space="preserve">Huawei: those terms are already used in the TR, try to keep them, or provide more clarifications on their meaning. </w:t>
      </w:r>
    </w:p>
    <w:p w:rsidR="008F31E9" w:rsidRDefault="008F31E9" w:rsidP="00E55267">
      <w:r>
        <w:t>Sony: same comment on the number of P</w:t>
      </w:r>
      <w:r w:rsidR="005A7EAD">
        <w:t>a</w:t>
      </w:r>
      <w:r>
        <w:t>s</w:t>
      </w:r>
      <w:r w:rsidR="005A7EAD">
        <w:t>, similar as to other paper</w:t>
      </w:r>
      <w:r>
        <w:t>.</w:t>
      </w:r>
    </w:p>
    <w:p w:rsidR="008F31E9" w:rsidRPr="00B613A5" w:rsidRDefault="008F31E9" w:rsidP="00E55267">
      <w:r>
        <w:t xml:space="preserve">Sony: </w:t>
      </w:r>
      <w:r w:rsidR="005A7EAD">
        <w:t>general comment: there is advanta</w:t>
      </w:r>
      <w:r>
        <w:t>ge to have FR1-like as hi</w:t>
      </w:r>
      <w:r w:rsidR="005A7EAD">
        <w:t>g</w:t>
      </w:r>
      <w:r>
        <w:t xml:space="preserve">h as possible in the frequency.  </w:t>
      </w:r>
    </w:p>
    <w:p w:rsidR="00E55267" w:rsidRDefault="00E55267" w:rsidP="00E55267">
      <w:pPr>
        <w:rPr>
          <w:color w:val="993300"/>
          <w:u w:val="single"/>
        </w:rPr>
      </w:pPr>
      <w:r w:rsidRPr="00B613A5">
        <w:rPr>
          <w:rFonts w:ascii="Arial" w:hAnsi="Arial" w:cs="Arial"/>
          <w:b/>
        </w:rPr>
        <w:lastRenderedPageBreak/>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AD7EAA">
        <w:rPr>
          <w:rFonts w:ascii="Arial" w:hAnsi="Arial" w:cs="Arial"/>
          <w:b/>
          <w:color w:val="993300"/>
          <w:u w:val="single"/>
        </w:rPr>
        <w:t>Revised</w:t>
      </w:r>
      <w:r w:rsidRPr="00B613A5">
        <w:rPr>
          <w:color w:val="993300"/>
          <w:u w:val="single"/>
        </w:rPr>
        <w:t>.</w:t>
      </w:r>
    </w:p>
    <w:p w:rsidR="00E55267" w:rsidRDefault="00E55267" w:rsidP="00E55267">
      <w:pPr>
        <w:rPr>
          <w:rFonts w:ascii="Arial" w:hAnsi="Arial" w:cs="Arial"/>
          <w:b/>
          <w:color w:val="0000FF"/>
          <w:sz w:val="24"/>
          <w:u w:val="thick"/>
        </w:rPr>
      </w:pPr>
    </w:p>
    <w:p w:rsidR="0029543D" w:rsidRPr="00B613A5" w:rsidRDefault="0029543D" w:rsidP="0029543D">
      <w:pPr>
        <w:rPr>
          <w:i/>
        </w:rPr>
      </w:pPr>
      <w:r w:rsidRPr="00B613A5">
        <w:rPr>
          <w:rFonts w:ascii="Arial" w:hAnsi="Arial" w:cs="Arial"/>
          <w:b/>
          <w:color w:val="0000FF"/>
          <w:sz w:val="24"/>
          <w:u w:val="thick"/>
        </w:rPr>
        <w:t>R4-1913128</w:t>
      </w:r>
      <w:r w:rsidRPr="00B613A5">
        <w:rPr>
          <w:b/>
        </w:rPr>
        <w:tab/>
        <w:t>TP to TR 38.820 on General Spectrum Emission Mask for NR UE 7-24</w:t>
      </w:r>
      <w:r w:rsidRPr="00B613A5">
        <w:rPr>
          <w:b/>
        </w:rPr>
        <w:br/>
      </w:r>
      <w:r w:rsidRPr="00B613A5">
        <w:tab/>
      </w:r>
      <w:r w:rsidRPr="00B613A5">
        <w:tab/>
      </w:r>
      <w:r w:rsidRPr="00B613A5">
        <w:tab/>
      </w:r>
      <w:r w:rsidRPr="00B613A5">
        <w:tab/>
      </w:r>
      <w:r w:rsidRPr="00B613A5">
        <w:tab/>
      </w:r>
      <w:r w:rsidRPr="00B613A5">
        <w:tab/>
        <w:t xml:space="preserve">  CR-  rev  Cat:  () v</w:t>
      </w:r>
      <w:r w:rsidRPr="00B613A5">
        <w:br/>
      </w:r>
      <w:r w:rsidRPr="00B613A5">
        <w:rPr>
          <w:i/>
        </w:rPr>
        <w:tab/>
      </w:r>
      <w:r w:rsidRPr="00B613A5">
        <w:rPr>
          <w:i/>
        </w:rPr>
        <w:tab/>
      </w:r>
      <w:r w:rsidRPr="00B613A5">
        <w:rPr>
          <w:i/>
        </w:rPr>
        <w:tab/>
      </w:r>
      <w:r w:rsidRPr="00B613A5">
        <w:rPr>
          <w:i/>
        </w:rPr>
        <w:tab/>
      </w:r>
      <w:r w:rsidRPr="00B613A5">
        <w:rPr>
          <w:i/>
        </w:rPr>
        <w:tab/>
        <w:t>Source: Qualcomm Incorporated</w:t>
      </w:r>
    </w:p>
    <w:p w:rsidR="0029543D" w:rsidRPr="00B613A5" w:rsidRDefault="0029543D" w:rsidP="0029543D">
      <w:pPr>
        <w:rPr>
          <w:rFonts w:ascii="Arial" w:hAnsi="Arial" w:cs="Arial"/>
          <w:b/>
        </w:rPr>
      </w:pPr>
      <w:r w:rsidRPr="00B613A5">
        <w:rPr>
          <w:rFonts w:ascii="Arial" w:hAnsi="Arial" w:cs="Arial"/>
          <w:b/>
        </w:rPr>
        <w:t xml:space="preserve">Abstract: </w:t>
      </w:r>
    </w:p>
    <w:p w:rsidR="0029543D" w:rsidRPr="00B613A5" w:rsidRDefault="0029543D" w:rsidP="0029543D"/>
    <w:p w:rsidR="0029543D" w:rsidRPr="00B613A5" w:rsidRDefault="0029543D" w:rsidP="0029543D">
      <w:pPr>
        <w:rPr>
          <w:rFonts w:ascii="Arial" w:hAnsi="Arial" w:cs="Arial"/>
          <w:b/>
        </w:rPr>
      </w:pPr>
      <w:r w:rsidRPr="00B613A5">
        <w:rPr>
          <w:rFonts w:ascii="Arial" w:hAnsi="Arial" w:cs="Arial"/>
          <w:b/>
        </w:rPr>
        <w:t xml:space="preserve">Discussion: </w:t>
      </w:r>
    </w:p>
    <w:p w:rsidR="0029543D" w:rsidRPr="00B613A5" w:rsidRDefault="0029543D" w:rsidP="00D14F0B">
      <w:r w:rsidRPr="00B613A5">
        <w:t>Chair: tdoc not available</w:t>
      </w:r>
    </w:p>
    <w:p w:rsidR="0029543D" w:rsidRPr="00B613A5" w:rsidRDefault="0029543D" w:rsidP="0029543D"/>
    <w:p w:rsidR="0029543D" w:rsidRPr="00065288" w:rsidRDefault="0029543D" w:rsidP="0029543D">
      <w:pPr>
        <w:rPr>
          <w:color w:val="993300"/>
          <w:highlight w:val="yellow"/>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120095">
        <w:rPr>
          <w:rFonts w:ascii="Arial" w:hAnsi="Arial" w:cs="Arial"/>
          <w:b/>
          <w:color w:val="993300"/>
          <w:u w:val="single"/>
        </w:rPr>
        <w:t>W</w:t>
      </w:r>
      <w:r w:rsidR="00980128">
        <w:rPr>
          <w:rFonts w:ascii="Arial" w:hAnsi="Arial" w:cs="Arial"/>
          <w:b/>
          <w:color w:val="993300"/>
          <w:u w:val="single"/>
        </w:rPr>
        <w:t>ithdrawn</w:t>
      </w:r>
      <w:r w:rsidRPr="00B613A5">
        <w:rPr>
          <w:color w:val="993300"/>
          <w:u w:val="single"/>
        </w:rPr>
        <w:t>.</w:t>
      </w:r>
      <w:r w:rsidRPr="00065288">
        <w:rPr>
          <w:color w:val="993300"/>
          <w:highlight w:val="yellow"/>
          <w:u w:val="single"/>
        </w:rPr>
        <w:br/>
      </w:r>
    </w:p>
    <w:p w:rsidR="00E31605" w:rsidRPr="00065288" w:rsidRDefault="00E31605" w:rsidP="00065288">
      <w:pPr>
        <w:rPr>
          <w:color w:val="993300"/>
          <w:highlight w:val="yellow"/>
          <w:u w:val="single"/>
        </w:rPr>
      </w:pPr>
    </w:p>
    <w:p w:rsidR="00A956B2" w:rsidRPr="00115D67" w:rsidRDefault="00A956B2" w:rsidP="00A956B2">
      <w:pPr>
        <w:pStyle w:val="Heading4"/>
      </w:pPr>
      <w:bookmarkStart w:id="4" w:name="_Toc24204783"/>
      <w:r w:rsidRPr="00115D67">
        <w:t xml:space="preserve">UE </w:t>
      </w:r>
      <w:r>
        <w:t xml:space="preserve">and BS noise figure </w:t>
      </w:r>
      <w:r w:rsidRPr="00115D67">
        <w:t>[FS_7to24GHz_NR]</w:t>
      </w:r>
    </w:p>
    <w:p w:rsidR="00A956B2" w:rsidRPr="00B613A5" w:rsidRDefault="00A956B2" w:rsidP="00A956B2">
      <w:pPr>
        <w:rPr>
          <w:i/>
        </w:rPr>
      </w:pPr>
      <w:r w:rsidRPr="00B613A5">
        <w:rPr>
          <w:rFonts w:ascii="Arial" w:hAnsi="Arial" w:cs="Arial"/>
          <w:b/>
          <w:color w:val="0000FF"/>
          <w:sz w:val="24"/>
          <w:u w:val="thick"/>
        </w:rPr>
        <w:t>R4-1913127</w:t>
      </w:r>
      <w:r w:rsidRPr="00B613A5">
        <w:rPr>
          <w:b/>
        </w:rPr>
        <w:tab/>
        <w:t xml:space="preserve">TP to TR 38.820: NR UE System Noise Figure </w:t>
      </w:r>
      <w:r w:rsidRPr="00B613A5">
        <w:rPr>
          <w:b/>
        </w:rPr>
        <w:br/>
      </w:r>
      <w:r w:rsidRPr="00B613A5">
        <w:tab/>
      </w:r>
      <w:r w:rsidRPr="00B613A5">
        <w:tab/>
      </w:r>
      <w:r w:rsidRPr="00B613A5">
        <w:tab/>
      </w:r>
      <w:r w:rsidRPr="00B613A5">
        <w:tab/>
      </w:r>
      <w:r w:rsidRPr="00B613A5">
        <w:tab/>
      </w:r>
      <w:r w:rsidRPr="00B613A5">
        <w:tab/>
        <w:t xml:space="preserve">  CR-  rev  Cat:  () v</w:t>
      </w:r>
      <w:r w:rsidRPr="00B613A5">
        <w:br/>
      </w:r>
      <w:r w:rsidRPr="00B613A5">
        <w:rPr>
          <w:i/>
        </w:rPr>
        <w:tab/>
      </w:r>
      <w:r w:rsidRPr="00B613A5">
        <w:rPr>
          <w:i/>
        </w:rPr>
        <w:tab/>
      </w:r>
      <w:r w:rsidRPr="00B613A5">
        <w:rPr>
          <w:i/>
        </w:rPr>
        <w:tab/>
      </w:r>
      <w:r w:rsidRPr="00B613A5">
        <w:rPr>
          <w:i/>
        </w:rPr>
        <w:tab/>
      </w:r>
      <w:r w:rsidRPr="00B613A5">
        <w:rPr>
          <w:i/>
        </w:rPr>
        <w:tab/>
        <w:t>Source: Qualcomm Incorporated</w:t>
      </w:r>
    </w:p>
    <w:p w:rsidR="00A956B2" w:rsidRPr="00B613A5" w:rsidRDefault="00A956B2" w:rsidP="00A956B2">
      <w:pPr>
        <w:rPr>
          <w:rFonts w:ascii="Arial" w:hAnsi="Arial" w:cs="Arial"/>
          <w:b/>
        </w:rPr>
      </w:pPr>
      <w:r w:rsidRPr="00B613A5">
        <w:rPr>
          <w:rFonts w:ascii="Arial" w:hAnsi="Arial" w:cs="Arial"/>
          <w:b/>
        </w:rPr>
        <w:t xml:space="preserve">Abstract: </w:t>
      </w:r>
    </w:p>
    <w:p w:rsidR="00A956B2" w:rsidRPr="00B613A5" w:rsidRDefault="00A956B2" w:rsidP="00A956B2"/>
    <w:p w:rsidR="00A956B2" w:rsidRPr="00B613A5" w:rsidRDefault="00A956B2" w:rsidP="00A956B2">
      <w:pPr>
        <w:rPr>
          <w:rFonts w:ascii="Arial" w:hAnsi="Arial" w:cs="Arial"/>
          <w:b/>
        </w:rPr>
      </w:pPr>
      <w:r w:rsidRPr="00B613A5">
        <w:rPr>
          <w:rFonts w:ascii="Arial" w:hAnsi="Arial" w:cs="Arial"/>
          <w:b/>
        </w:rPr>
        <w:t xml:space="preserve">Discussion: </w:t>
      </w:r>
    </w:p>
    <w:p w:rsidR="00A956B2" w:rsidRDefault="00B620C1" w:rsidP="00A956B2">
      <w:r>
        <w:t xml:space="preserve">Apple: </w:t>
      </w:r>
      <w:r w:rsidR="001F3B01">
        <w:t xml:space="preserve">are those </w:t>
      </w:r>
      <w:r>
        <w:t xml:space="preserve">numbers </w:t>
      </w:r>
      <w:r w:rsidR="001F3B01">
        <w:t xml:space="preserve">provided for </w:t>
      </w:r>
      <w:r>
        <w:t xml:space="preserve">normal temperature, i.e. not extreme temerature? </w:t>
      </w:r>
    </w:p>
    <w:p w:rsidR="00B620C1" w:rsidRDefault="00B620C1" w:rsidP="00A956B2">
      <w:r>
        <w:t xml:space="preserve">Qualcomm: this is for extreme temperature. </w:t>
      </w:r>
    </w:p>
    <w:p w:rsidR="00B620C1" w:rsidRDefault="00B620C1" w:rsidP="00A956B2">
      <w:r>
        <w:t>Apple: if this is extreme, the NF is higher</w:t>
      </w:r>
      <w:r w:rsidR="001F3B01">
        <w:t xml:space="preserve"> then the normal temperature case</w:t>
      </w:r>
      <w:r>
        <w:t xml:space="preserve">. </w:t>
      </w:r>
    </w:p>
    <w:p w:rsidR="00B620C1" w:rsidRDefault="00B620C1" w:rsidP="00A956B2">
      <w:r>
        <w:t>Nokia:</w:t>
      </w:r>
      <w:r w:rsidR="001F3B01">
        <w:t xml:space="preserve"> </w:t>
      </w:r>
      <w:r>
        <w:t>temp</w:t>
      </w:r>
      <w:r w:rsidR="001F3B01">
        <w:t>erature</w:t>
      </w:r>
      <w:r>
        <w:t xml:space="preserve"> variation is taken into account in the text. </w:t>
      </w:r>
      <w:r w:rsidR="001F3B01">
        <w:t xml:space="preserve">In such case the </w:t>
      </w:r>
      <w:r w:rsidR="00DA36FB">
        <w:t xml:space="preserve">normal </w:t>
      </w:r>
      <w:r w:rsidR="001F3B01">
        <w:t>temperature values shall be low</w:t>
      </w:r>
      <w:r w:rsidR="00DA36FB">
        <w:t xml:space="preserve">er. </w:t>
      </w:r>
    </w:p>
    <w:p w:rsidR="00B620C1" w:rsidRPr="00B613A5" w:rsidRDefault="00DA36FB" w:rsidP="00A956B2">
      <w:r>
        <w:t xml:space="preserve">Apple: there is no explanation in the TP. </w:t>
      </w:r>
    </w:p>
    <w:p w:rsidR="00A956B2" w:rsidRPr="00B613A5" w:rsidRDefault="00A956B2" w:rsidP="00A956B2">
      <w:pPr>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1F3B01">
        <w:rPr>
          <w:rFonts w:ascii="Arial" w:hAnsi="Arial" w:cs="Arial"/>
          <w:b/>
          <w:color w:val="993300"/>
          <w:u w:val="single"/>
        </w:rPr>
        <w:t>R</w:t>
      </w:r>
      <w:r w:rsidR="00DA36FB">
        <w:rPr>
          <w:rFonts w:ascii="Arial" w:hAnsi="Arial" w:cs="Arial"/>
          <w:b/>
          <w:color w:val="993300"/>
          <w:u w:val="single"/>
        </w:rPr>
        <w:t>evised</w:t>
      </w:r>
    </w:p>
    <w:p w:rsidR="00A956B2" w:rsidRPr="00B613A5" w:rsidRDefault="00A956B2" w:rsidP="00B613A5">
      <w:pPr>
        <w:tabs>
          <w:tab w:val="left" w:pos="3383"/>
        </w:tabs>
      </w:pPr>
    </w:p>
    <w:p w:rsidR="00A956B2" w:rsidRPr="00B613A5" w:rsidRDefault="00A956B2" w:rsidP="00A956B2">
      <w:pPr>
        <w:rPr>
          <w:i/>
        </w:rPr>
      </w:pPr>
      <w:r w:rsidRPr="00B613A5">
        <w:rPr>
          <w:rFonts w:ascii="Arial" w:hAnsi="Arial" w:cs="Arial"/>
          <w:b/>
          <w:color w:val="0000FF"/>
          <w:sz w:val="24"/>
          <w:u w:val="thick"/>
        </w:rPr>
        <w:t>R4-1914567</w:t>
      </w:r>
      <w:r w:rsidRPr="00B613A5">
        <w:rPr>
          <w:b/>
        </w:rPr>
        <w:tab/>
        <w:t>TP to TR 38.820: Updated Noise Figure Values</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Ericsson</w:t>
      </w:r>
    </w:p>
    <w:p w:rsidR="00A956B2" w:rsidRPr="00B613A5" w:rsidRDefault="00A956B2" w:rsidP="00A956B2">
      <w:pPr>
        <w:rPr>
          <w:rFonts w:ascii="Arial" w:hAnsi="Arial" w:cs="Arial"/>
          <w:b/>
        </w:rPr>
      </w:pPr>
      <w:r w:rsidRPr="00B613A5">
        <w:rPr>
          <w:rFonts w:ascii="Arial" w:hAnsi="Arial" w:cs="Arial"/>
          <w:b/>
        </w:rPr>
        <w:t xml:space="preserve">Abstract: </w:t>
      </w:r>
    </w:p>
    <w:p w:rsidR="00A956B2" w:rsidRPr="00B613A5" w:rsidRDefault="00A956B2" w:rsidP="00A956B2">
      <w:r w:rsidRPr="00B613A5">
        <w:t>During RAN4#92bis, continued discussion on NF for 7-24 GHz was discussed both for UE and BS.</w:t>
      </w:r>
    </w:p>
    <w:p w:rsidR="00A956B2" w:rsidRDefault="00A956B2" w:rsidP="00A956B2">
      <w:pPr>
        <w:rPr>
          <w:rFonts w:ascii="Arial" w:hAnsi="Arial" w:cs="Arial"/>
          <w:b/>
        </w:rPr>
      </w:pPr>
      <w:r w:rsidRPr="00B613A5">
        <w:rPr>
          <w:rFonts w:ascii="Arial" w:hAnsi="Arial" w:cs="Arial"/>
          <w:b/>
        </w:rPr>
        <w:t xml:space="preserve">Discussion: </w:t>
      </w:r>
    </w:p>
    <w:p w:rsidR="001F3B01" w:rsidRPr="00B613A5" w:rsidRDefault="001F3B01" w:rsidP="00A956B2">
      <w:pPr>
        <w:rPr>
          <w:rFonts w:ascii="Arial" w:hAnsi="Arial" w:cs="Arial"/>
          <w:b/>
        </w:rPr>
      </w:pPr>
      <w:r>
        <w:t xml:space="preserve">Nokia: merge with Qualcomm paper. </w:t>
      </w:r>
    </w:p>
    <w:p w:rsidR="00A956B2" w:rsidRPr="00B613A5" w:rsidRDefault="001F3B01" w:rsidP="00A956B2">
      <w:r w:rsidRPr="001F3B01">
        <w:rPr>
          <w:highlight w:val="green"/>
        </w:rPr>
        <w:sym w:font="Wingdings" w:char="F0E0"/>
      </w:r>
      <w:r>
        <w:rPr>
          <w:highlight w:val="green"/>
        </w:rPr>
        <w:t xml:space="preserve"> </w:t>
      </w:r>
      <w:r w:rsidR="00DA36FB" w:rsidRPr="009F6036">
        <w:rPr>
          <w:highlight w:val="green"/>
        </w:rPr>
        <w:t>Cont</w:t>
      </w:r>
      <w:r>
        <w:rPr>
          <w:highlight w:val="green"/>
        </w:rPr>
        <w:t>e</w:t>
      </w:r>
      <w:r w:rsidR="00DA36FB" w:rsidRPr="009F6036">
        <w:rPr>
          <w:highlight w:val="green"/>
        </w:rPr>
        <w:t>nt to be merged into Qualcomm revision.</w:t>
      </w:r>
      <w:r w:rsidR="00DA36FB">
        <w:t xml:space="preserve"> </w:t>
      </w:r>
    </w:p>
    <w:p w:rsidR="00A956B2" w:rsidRPr="00B613A5" w:rsidRDefault="00A956B2" w:rsidP="00B613A5">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DA36FB">
        <w:rPr>
          <w:rFonts w:ascii="Arial" w:hAnsi="Arial" w:cs="Arial"/>
          <w:b/>
          <w:color w:val="993300"/>
          <w:u w:val="single"/>
        </w:rPr>
        <w:t>Noted</w:t>
      </w:r>
      <w:r w:rsidRPr="00B613A5">
        <w:rPr>
          <w:color w:val="993300"/>
          <w:u w:val="single"/>
        </w:rPr>
        <w:t>.</w:t>
      </w:r>
    </w:p>
    <w:p w:rsidR="00A956B2" w:rsidRPr="00B613A5" w:rsidRDefault="00A956B2" w:rsidP="00B613A5"/>
    <w:p w:rsidR="00A956B2" w:rsidRPr="00B613A5" w:rsidRDefault="00A956B2" w:rsidP="00A956B2">
      <w:pPr>
        <w:rPr>
          <w:i/>
        </w:rPr>
      </w:pPr>
      <w:r w:rsidRPr="00B613A5">
        <w:rPr>
          <w:rFonts w:ascii="Arial" w:hAnsi="Arial" w:cs="Arial"/>
          <w:b/>
          <w:color w:val="0000FF"/>
          <w:sz w:val="24"/>
          <w:u w:val="thick"/>
        </w:rPr>
        <w:lastRenderedPageBreak/>
        <w:t>R4-1915025</w:t>
      </w:r>
      <w:r w:rsidRPr="00B613A5">
        <w:rPr>
          <w:b/>
        </w:rPr>
        <w:tab/>
        <w:t>TP to TR 38.820: clarification on the IM</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Huawei</w:t>
      </w:r>
    </w:p>
    <w:p w:rsidR="00A956B2" w:rsidRPr="00B613A5" w:rsidRDefault="00A956B2" w:rsidP="00A956B2">
      <w:pPr>
        <w:rPr>
          <w:rFonts w:ascii="Arial" w:hAnsi="Arial" w:cs="Arial"/>
          <w:b/>
        </w:rPr>
      </w:pPr>
      <w:r w:rsidRPr="00B613A5">
        <w:rPr>
          <w:rFonts w:ascii="Arial" w:hAnsi="Arial" w:cs="Arial"/>
          <w:b/>
        </w:rPr>
        <w:t xml:space="preserve">Abstract: </w:t>
      </w:r>
    </w:p>
    <w:p w:rsidR="00A956B2" w:rsidRPr="00B613A5" w:rsidRDefault="00A956B2" w:rsidP="00A956B2">
      <w:r w:rsidRPr="00B613A5">
        <w:t>In this TP to TR 38.820, clarification on the IM (Implementation Margin) and IMF (Industrial Margin) is provided, with additional information on the meaning of Industrial Margin in the referred ETSI TR.</w:t>
      </w:r>
    </w:p>
    <w:p w:rsidR="00A956B2" w:rsidRPr="00B613A5" w:rsidRDefault="00A956B2" w:rsidP="00A956B2">
      <w:pPr>
        <w:rPr>
          <w:rFonts w:ascii="Arial" w:hAnsi="Arial" w:cs="Arial"/>
          <w:b/>
        </w:rPr>
      </w:pPr>
      <w:r w:rsidRPr="00B613A5">
        <w:rPr>
          <w:rFonts w:ascii="Arial" w:hAnsi="Arial" w:cs="Arial"/>
          <w:b/>
        </w:rPr>
        <w:t xml:space="preserve">Discussion: </w:t>
      </w:r>
    </w:p>
    <w:p w:rsidR="00A956B2" w:rsidRDefault="00C75E14" w:rsidP="00A956B2">
      <w:r>
        <w:t xml:space="preserve">Nokia: </w:t>
      </w:r>
      <w:r w:rsidR="004D4FFE">
        <w:t>M</w:t>
      </w:r>
      <w:r>
        <w:t xml:space="preserve">aybe we can merge abbreviations of IMf and PVT. </w:t>
      </w:r>
    </w:p>
    <w:p w:rsidR="00C75E14" w:rsidRDefault="004D4FFE" w:rsidP="00A956B2">
      <w:r>
        <w:t>NXP: T</w:t>
      </w:r>
      <w:r w:rsidR="00C75E14">
        <w:t>his is process dependant. To include process variation is not the right way. Proces should be kept out of this</w:t>
      </w:r>
      <w:r>
        <w:t>, as this is manufacturer specific</w:t>
      </w:r>
      <w:r w:rsidR="00C75E14">
        <w:t xml:space="preserve">. </w:t>
      </w:r>
    </w:p>
    <w:p w:rsidR="004D4FFE" w:rsidRDefault="004D4FFE" w:rsidP="00A956B2">
      <w:r>
        <w:t>Ericsson: IM vs. IMf:</w:t>
      </w:r>
      <w:r w:rsidR="00C75E14">
        <w:t xml:space="preserve"> They are similar.</w:t>
      </w:r>
    </w:p>
    <w:p w:rsidR="00C75E14" w:rsidRPr="00B613A5" w:rsidRDefault="004D4FFE" w:rsidP="00A956B2">
      <w:r>
        <w:t xml:space="preserve">Huawei: we reuse the IMf term from the IEEE TR, the aim was not to compare the IM and IMf. We rely on the information available from the IEEE. </w:t>
      </w:r>
      <w:r w:rsidR="00C75E14">
        <w:t xml:space="preserve"> </w:t>
      </w:r>
    </w:p>
    <w:p w:rsidR="004D4FFE" w:rsidRPr="00B613A5" w:rsidRDefault="004D4FFE" w:rsidP="004D4FFE">
      <w:pPr>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Pr>
          <w:rFonts w:ascii="Arial" w:hAnsi="Arial" w:cs="Arial"/>
          <w:b/>
          <w:color w:val="993300"/>
          <w:u w:val="single"/>
        </w:rPr>
        <w:t>Revised</w:t>
      </w:r>
    </w:p>
    <w:bookmarkEnd w:id="4"/>
    <w:p w:rsidR="00065288" w:rsidRPr="00065288" w:rsidRDefault="00065288" w:rsidP="00065288">
      <w:pPr>
        <w:rPr>
          <w:color w:val="993300"/>
          <w:highlight w:val="yellow"/>
          <w:u w:val="single"/>
        </w:rPr>
      </w:pPr>
      <w:r w:rsidRPr="00065288">
        <w:rPr>
          <w:color w:val="993300"/>
          <w:highlight w:val="yellow"/>
          <w:u w:val="single"/>
        </w:rPr>
        <w:br/>
      </w:r>
    </w:p>
    <w:p w:rsidR="00125149" w:rsidRPr="001954BC" w:rsidRDefault="00125149" w:rsidP="00125149">
      <w:pPr>
        <w:pStyle w:val="Heading4"/>
      </w:pPr>
      <w:bookmarkStart w:id="5" w:name="_Toc24204784"/>
      <w:r w:rsidRPr="001954BC">
        <w:t>11.4.5</w:t>
      </w:r>
      <w:r w:rsidRPr="001954BC">
        <w:tab/>
        <w:t>Deployment scenarios [FS_7to24GHz_NR]</w:t>
      </w:r>
    </w:p>
    <w:p w:rsidR="00125149" w:rsidRPr="001954BC" w:rsidRDefault="00125149" w:rsidP="00125149">
      <w:pPr>
        <w:rPr>
          <w:i/>
        </w:rPr>
      </w:pPr>
      <w:r w:rsidRPr="001954BC">
        <w:rPr>
          <w:rFonts w:ascii="Arial" w:hAnsi="Arial" w:cs="Arial"/>
          <w:b/>
          <w:color w:val="0000FF"/>
          <w:sz w:val="24"/>
          <w:u w:val="thick"/>
        </w:rPr>
        <w:t>R4-1915026</w:t>
      </w:r>
      <w:r w:rsidRPr="001954BC">
        <w:rPr>
          <w:b/>
        </w:rPr>
        <w:tab/>
        <w:t>Analysis of the IAB scenario for 7-24 GHz</w:t>
      </w:r>
      <w:r w:rsidRPr="001954BC">
        <w:rPr>
          <w:b/>
        </w:rPr>
        <w:br/>
      </w:r>
      <w:r w:rsidRPr="001954BC">
        <w:tab/>
      </w:r>
      <w:r w:rsidRPr="001954BC">
        <w:tab/>
      </w:r>
      <w:r w:rsidRPr="001954BC">
        <w:tab/>
      </w:r>
      <w:r w:rsidRPr="001954BC">
        <w:tab/>
      </w:r>
      <w:r w:rsidRPr="001954BC">
        <w:tab/>
      </w:r>
      <w:r w:rsidRPr="001954BC">
        <w:tab/>
        <w:t xml:space="preserve">  CR-  rev  Cat:  () v</w:t>
      </w:r>
      <w:r w:rsidRPr="001954BC">
        <w:br/>
      </w:r>
      <w:r w:rsidRPr="001954BC">
        <w:rPr>
          <w:i/>
        </w:rPr>
        <w:tab/>
      </w:r>
      <w:r w:rsidRPr="001954BC">
        <w:rPr>
          <w:i/>
        </w:rPr>
        <w:tab/>
      </w:r>
      <w:r w:rsidRPr="001954BC">
        <w:rPr>
          <w:i/>
        </w:rPr>
        <w:tab/>
      </w:r>
      <w:r w:rsidRPr="001954BC">
        <w:rPr>
          <w:i/>
        </w:rPr>
        <w:tab/>
      </w:r>
      <w:r w:rsidRPr="001954BC">
        <w:rPr>
          <w:i/>
        </w:rPr>
        <w:tab/>
        <w:t>Source: Huawei</w:t>
      </w:r>
    </w:p>
    <w:p w:rsidR="00125149" w:rsidRPr="001954BC" w:rsidRDefault="00125149" w:rsidP="00125149">
      <w:pPr>
        <w:rPr>
          <w:rFonts w:ascii="Arial" w:hAnsi="Arial" w:cs="Arial"/>
          <w:b/>
        </w:rPr>
      </w:pPr>
      <w:r w:rsidRPr="001954BC">
        <w:rPr>
          <w:rFonts w:ascii="Arial" w:hAnsi="Arial" w:cs="Arial"/>
          <w:b/>
        </w:rPr>
        <w:t xml:space="preserve">Abstract: </w:t>
      </w:r>
    </w:p>
    <w:p w:rsidR="00125149" w:rsidRPr="001954BC" w:rsidRDefault="00125149" w:rsidP="00125149">
      <w:r w:rsidRPr="001954BC">
        <w:t>In this contribution we provide discussion on the IAB and its applicability for the 7 – 24 GHz range.</w:t>
      </w:r>
    </w:p>
    <w:p w:rsidR="00125149" w:rsidRPr="001954BC" w:rsidRDefault="00125149" w:rsidP="00125149">
      <w:pPr>
        <w:rPr>
          <w:rFonts w:ascii="Arial" w:hAnsi="Arial" w:cs="Arial"/>
          <w:b/>
        </w:rPr>
      </w:pPr>
      <w:r w:rsidRPr="001954BC">
        <w:rPr>
          <w:rFonts w:ascii="Arial" w:hAnsi="Arial" w:cs="Arial"/>
          <w:b/>
        </w:rPr>
        <w:t xml:space="preserve">Discussion: </w:t>
      </w:r>
    </w:p>
    <w:p w:rsidR="00125149" w:rsidRPr="001954BC" w:rsidRDefault="00125149" w:rsidP="00125149"/>
    <w:p w:rsidR="00125149" w:rsidRPr="001954BC" w:rsidRDefault="00125149" w:rsidP="00125149">
      <w:pPr>
        <w:rPr>
          <w:color w:val="993300"/>
          <w:u w:val="single"/>
        </w:rPr>
      </w:pPr>
      <w:r w:rsidRPr="001954BC">
        <w:rPr>
          <w:rFonts w:ascii="Arial" w:hAnsi="Arial" w:cs="Arial"/>
          <w:b/>
        </w:rPr>
        <w:t xml:space="preserve">Decision: </w:t>
      </w:r>
      <w:r w:rsidRPr="001954BC">
        <w:rPr>
          <w:rFonts w:ascii="Arial" w:hAnsi="Arial" w:cs="Arial"/>
          <w:b/>
        </w:rPr>
        <w:tab/>
      </w:r>
      <w:r w:rsidRPr="001954BC">
        <w:rPr>
          <w:rFonts w:ascii="Arial" w:hAnsi="Arial" w:cs="Arial"/>
          <w:b/>
        </w:rPr>
        <w:tab/>
      </w:r>
      <w:r w:rsidRPr="001954BC">
        <w:rPr>
          <w:color w:val="993300"/>
          <w:u w:val="single"/>
        </w:rPr>
        <w:t xml:space="preserve">The document was </w:t>
      </w:r>
      <w:r w:rsidR="00E70D9B">
        <w:rPr>
          <w:rFonts w:ascii="Arial" w:hAnsi="Arial" w:cs="Arial"/>
          <w:b/>
          <w:color w:val="993300"/>
          <w:u w:val="single"/>
        </w:rPr>
        <w:t>Noted</w:t>
      </w:r>
      <w:r w:rsidRPr="001954BC">
        <w:rPr>
          <w:color w:val="993300"/>
          <w:u w:val="single"/>
        </w:rPr>
        <w:t>.</w:t>
      </w:r>
      <w:r w:rsidRPr="001954BC">
        <w:rPr>
          <w:color w:val="993300"/>
          <w:u w:val="single"/>
        </w:rPr>
        <w:br/>
      </w:r>
      <w:r w:rsidRPr="001954BC">
        <w:rPr>
          <w:color w:val="993300"/>
          <w:u w:val="single"/>
        </w:rPr>
        <w:br/>
      </w:r>
    </w:p>
    <w:p w:rsidR="00125149" w:rsidRPr="001954BC" w:rsidRDefault="00125149" w:rsidP="00125149">
      <w:pPr>
        <w:rPr>
          <w:i/>
        </w:rPr>
      </w:pPr>
      <w:r w:rsidRPr="001954BC">
        <w:rPr>
          <w:rFonts w:ascii="Arial" w:hAnsi="Arial" w:cs="Arial"/>
          <w:b/>
          <w:color w:val="0000FF"/>
          <w:sz w:val="24"/>
          <w:u w:val="thick"/>
        </w:rPr>
        <w:t>R4-1915027</w:t>
      </w:r>
      <w:r w:rsidRPr="001954BC">
        <w:rPr>
          <w:b/>
        </w:rPr>
        <w:tab/>
        <w:t>TP to TR 38.820: IAB scenario for 7-24GHz</w:t>
      </w:r>
      <w:r w:rsidRPr="001954BC">
        <w:rPr>
          <w:b/>
        </w:rPr>
        <w:br/>
      </w:r>
      <w:r w:rsidRPr="001954BC">
        <w:tab/>
      </w:r>
      <w:r w:rsidRPr="001954BC">
        <w:tab/>
      </w:r>
      <w:r w:rsidRPr="001954BC">
        <w:tab/>
      </w:r>
      <w:r w:rsidRPr="001954BC">
        <w:tab/>
      </w:r>
      <w:r w:rsidRPr="001954BC">
        <w:tab/>
        <w:t>38.820</w:t>
      </w:r>
      <w:r w:rsidRPr="001954BC">
        <w:tab/>
        <w:t xml:space="preserve">  CR-  rev  Cat:  (Rel-16) v0.3.0</w:t>
      </w:r>
      <w:r w:rsidRPr="001954BC">
        <w:br/>
      </w:r>
      <w:r w:rsidRPr="001954BC">
        <w:rPr>
          <w:i/>
        </w:rPr>
        <w:tab/>
      </w:r>
      <w:r w:rsidRPr="001954BC">
        <w:rPr>
          <w:i/>
        </w:rPr>
        <w:tab/>
      </w:r>
      <w:r w:rsidRPr="001954BC">
        <w:rPr>
          <w:i/>
        </w:rPr>
        <w:tab/>
      </w:r>
      <w:r w:rsidRPr="001954BC">
        <w:rPr>
          <w:i/>
        </w:rPr>
        <w:tab/>
      </w:r>
      <w:r w:rsidRPr="001954BC">
        <w:rPr>
          <w:i/>
        </w:rPr>
        <w:tab/>
        <w:t>Source: Huawei</w:t>
      </w:r>
    </w:p>
    <w:p w:rsidR="00125149" w:rsidRPr="001954BC" w:rsidRDefault="00125149" w:rsidP="00125149">
      <w:pPr>
        <w:rPr>
          <w:rFonts w:ascii="Arial" w:hAnsi="Arial" w:cs="Arial"/>
          <w:b/>
        </w:rPr>
      </w:pPr>
      <w:r w:rsidRPr="001954BC">
        <w:rPr>
          <w:rFonts w:ascii="Arial" w:hAnsi="Arial" w:cs="Arial"/>
          <w:b/>
        </w:rPr>
        <w:t xml:space="preserve">Abstract: </w:t>
      </w:r>
    </w:p>
    <w:p w:rsidR="00125149" w:rsidRPr="001954BC" w:rsidRDefault="00125149" w:rsidP="00125149">
      <w:r w:rsidRPr="001954BC">
        <w:t>TP to TR 38.820 on the IAB scenario for 7 – 24 GHz range.</w:t>
      </w:r>
    </w:p>
    <w:p w:rsidR="002A7447" w:rsidRPr="001954BC" w:rsidRDefault="00125149" w:rsidP="00125149">
      <w:pPr>
        <w:rPr>
          <w:rFonts w:ascii="Arial" w:hAnsi="Arial" w:cs="Arial"/>
          <w:b/>
        </w:rPr>
      </w:pPr>
      <w:r w:rsidRPr="001954BC">
        <w:rPr>
          <w:rFonts w:ascii="Arial" w:hAnsi="Arial" w:cs="Arial"/>
          <w:b/>
        </w:rPr>
        <w:t xml:space="preserve">Discussion: </w:t>
      </w:r>
    </w:p>
    <w:p w:rsidR="00125149" w:rsidRDefault="00E70D9B" w:rsidP="00125149">
      <w:r>
        <w:t>Ericsson: W</w:t>
      </w:r>
      <w:r w:rsidR="005A3F85">
        <w:t>e can condense t</w:t>
      </w:r>
      <w:r>
        <w:t>he text and put reference to the</w:t>
      </w:r>
      <w:r w:rsidR="005A3F85">
        <w:t xml:space="preserve"> IAB TR.</w:t>
      </w:r>
    </w:p>
    <w:p w:rsidR="00E70D9B" w:rsidRDefault="00E70D9B" w:rsidP="00125149">
      <w:r>
        <w:t xml:space="preserve">Huawei: text can be revised, IAB TR not too mature at this stage. </w:t>
      </w:r>
    </w:p>
    <w:p w:rsidR="005A3F85" w:rsidRDefault="005A3F85" w:rsidP="00125149">
      <w:r>
        <w:t>Apple: suggest to remove 2</w:t>
      </w:r>
      <w:r w:rsidRPr="009F6036">
        <w:rPr>
          <w:vertAlign w:val="superscript"/>
        </w:rPr>
        <w:t>nd</w:t>
      </w:r>
      <w:r>
        <w:t xml:space="preserve"> and 4</w:t>
      </w:r>
      <w:r w:rsidRPr="009F6036">
        <w:rPr>
          <w:vertAlign w:val="superscript"/>
        </w:rPr>
        <w:t>th</w:t>
      </w:r>
      <w:r w:rsidR="00E70D9B">
        <w:t xml:space="preserve"> </w:t>
      </w:r>
      <w:r>
        <w:t>paragraph about backhauling. Consideration are correct, but not specific to 7-24</w:t>
      </w:r>
      <w:r w:rsidR="00E70D9B">
        <w:t>GHz</w:t>
      </w:r>
      <w:r>
        <w:t xml:space="preserve">. </w:t>
      </w:r>
    </w:p>
    <w:p w:rsidR="00FC51B3" w:rsidRDefault="005A3F85" w:rsidP="00125149">
      <w:r>
        <w:t xml:space="preserve">Nokia: no strong view: this is relevant scenario. </w:t>
      </w:r>
      <w:r w:rsidR="00FC51B3">
        <w:t xml:space="preserve">Table: user characteristic has mobility </w:t>
      </w:r>
      <w:r w:rsidR="00E70D9B">
        <w:t>considered:</w:t>
      </w:r>
      <w:r w:rsidR="00FC51B3">
        <w:t xml:space="preserve"> it </w:t>
      </w:r>
      <w:r w:rsidR="00E70D9B">
        <w:t xml:space="preserve">is </w:t>
      </w:r>
      <w:r w:rsidR="00FC51B3">
        <w:t xml:space="preserve">not clear if this is </w:t>
      </w:r>
      <w:r w:rsidR="00E70D9B">
        <w:t xml:space="preserve">the </w:t>
      </w:r>
      <w:r w:rsidR="00FC51B3">
        <w:t>end used or the IAB backhauling</w:t>
      </w:r>
      <w:r w:rsidR="00E70D9B">
        <w:t xml:space="preserve"> node</w:t>
      </w:r>
      <w:r w:rsidR="00FC51B3">
        <w:t>.</w:t>
      </w:r>
    </w:p>
    <w:p w:rsidR="00E70D9B" w:rsidRDefault="00FC51B3" w:rsidP="00125149">
      <w:r>
        <w:t>Ericsson: it is relevant. IAB is frequency agnostic. We need to clarify bands.</w:t>
      </w:r>
    </w:p>
    <w:p w:rsidR="005A3F85" w:rsidRPr="001954BC" w:rsidRDefault="00E70D9B" w:rsidP="00125149">
      <w:r>
        <w:lastRenderedPageBreak/>
        <w:t xml:space="preserve">Huawei: agree that bands can be clarified; agree IAB is not 7-24 specific.  </w:t>
      </w:r>
      <w:r w:rsidR="00FC51B3">
        <w:t xml:space="preserve"> </w:t>
      </w:r>
      <w:r w:rsidR="005A3F85">
        <w:t xml:space="preserve"> </w:t>
      </w:r>
    </w:p>
    <w:p w:rsidR="00125149" w:rsidRDefault="00125149" w:rsidP="00B613A5">
      <w:pPr>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D14F0B">
        <w:rPr>
          <w:color w:val="993300"/>
          <w:u w:val="single"/>
        </w:rPr>
        <w:t xml:space="preserve">The document was </w:t>
      </w:r>
      <w:r w:rsidR="00E70D9B">
        <w:rPr>
          <w:rFonts w:ascii="Arial" w:hAnsi="Arial" w:cs="Arial"/>
          <w:b/>
          <w:color w:val="993300"/>
          <w:u w:val="single"/>
        </w:rPr>
        <w:t>Revised</w:t>
      </w:r>
      <w:r w:rsidRPr="00D14F0B">
        <w:rPr>
          <w:color w:val="993300"/>
          <w:u w:val="single"/>
        </w:rPr>
        <w:t>.</w:t>
      </w:r>
      <w:bookmarkStart w:id="6" w:name="_Toc24204788"/>
      <w:bookmarkEnd w:id="5"/>
    </w:p>
    <w:p w:rsidR="006613F5" w:rsidRPr="00B613A5" w:rsidRDefault="006613F5" w:rsidP="00B613A5"/>
    <w:p w:rsidR="00B613A5" w:rsidRPr="00654D09" w:rsidRDefault="00065288" w:rsidP="0007593B">
      <w:pPr>
        <w:pStyle w:val="Heading4"/>
      </w:pPr>
      <w:r w:rsidRPr="00654D09">
        <w:t>11.4.8</w:t>
      </w:r>
      <w:r w:rsidRPr="00654D09">
        <w:tab/>
        <w:t>NR BS [FS_7to24GHz_NR]</w:t>
      </w:r>
      <w:bookmarkStart w:id="7" w:name="_Toc24204789"/>
      <w:bookmarkEnd w:id="6"/>
    </w:p>
    <w:p w:rsidR="00654D09" w:rsidRPr="00654D09" w:rsidRDefault="00654D09" w:rsidP="00654D09">
      <w:pPr>
        <w:rPr>
          <w:rFonts w:ascii="Arial" w:hAnsi="Arial"/>
          <w:sz w:val="22"/>
        </w:rPr>
      </w:pPr>
      <w:r w:rsidRPr="00654D09">
        <w:rPr>
          <w:rFonts w:ascii="Arial" w:hAnsi="Arial"/>
          <w:sz w:val="22"/>
        </w:rPr>
        <w:t>PA</w:t>
      </w:r>
    </w:p>
    <w:p w:rsidR="00654D09" w:rsidRPr="00654D09" w:rsidRDefault="00654D09" w:rsidP="00654D09">
      <w:pPr>
        <w:rPr>
          <w:i/>
        </w:rPr>
      </w:pPr>
      <w:r w:rsidRPr="00654D09">
        <w:rPr>
          <w:rFonts w:ascii="Arial" w:hAnsi="Arial" w:cs="Arial"/>
          <w:b/>
          <w:color w:val="0000FF"/>
          <w:sz w:val="24"/>
          <w:u w:val="thick"/>
        </w:rPr>
        <w:t>R4-1914266</w:t>
      </w:r>
      <w:r w:rsidRPr="00654D09">
        <w:rPr>
          <w:b/>
        </w:rPr>
        <w:tab/>
        <w:t>TP to TR 38.820: Improvements on power amplifier section</w:t>
      </w:r>
      <w:r w:rsidRPr="00654D09">
        <w:rPr>
          <w:b/>
        </w:rPr>
        <w:br/>
      </w:r>
      <w:r w:rsidRPr="00654D09">
        <w:tab/>
      </w:r>
      <w:r w:rsidRPr="00654D09">
        <w:tab/>
      </w:r>
      <w:r w:rsidRPr="00654D09">
        <w:tab/>
      </w:r>
      <w:r w:rsidRPr="00654D09">
        <w:tab/>
      </w:r>
      <w:r w:rsidRPr="00654D09">
        <w:tab/>
        <w:t>38.820</w:t>
      </w:r>
      <w:r w:rsidRPr="00654D09">
        <w:tab/>
        <w:t xml:space="preserve">  CR-  rev  Cat:  (Rel-16) v0.3.0</w:t>
      </w:r>
      <w:r w:rsidRPr="00654D09">
        <w:br/>
      </w:r>
      <w:r w:rsidRPr="00654D09">
        <w:rPr>
          <w:i/>
        </w:rPr>
        <w:tab/>
      </w:r>
      <w:r w:rsidRPr="00654D09">
        <w:rPr>
          <w:i/>
        </w:rPr>
        <w:tab/>
      </w:r>
      <w:r w:rsidRPr="00654D09">
        <w:rPr>
          <w:i/>
        </w:rPr>
        <w:tab/>
      </w:r>
      <w:r w:rsidRPr="00654D09">
        <w:rPr>
          <w:i/>
        </w:rPr>
        <w:tab/>
      </w:r>
      <w:r w:rsidRPr="00654D09">
        <w:rPr>
          <w:i/>
        </w:rPr>
        <w:tab/>
        <w:t>Source: Nokia, Nokia Shanghai Bell</w:t>
      </w:r>
    </w:p>
    <w:p w:rsidR="00654D09" w:rsidRPr="00654D09" w:rsidRDefault="00654D09" w:rsidP="00654D09">
      <w:pPr>
        <w:rPr>
          <w:rFonts w:ascii="Arial" w:hAnsi="Arial" w:cs="Arial"/>
          <w:b/>
        </w:rPr>
      </w:pPr>
      <w:r w:rsidRPr="00654D09">
        <w:rPr>
          <w:rFonts w:ascii="Arial" w:hAnsi="Arial" w:cs="Arial"/>
          <w:b/>
        </w:rPr>
        <w:t xml:space="preserve">Abstract: </w:t>
      </w:r>
    </w:p>
    <w:p w:rsidR="00654D09" w:rsidRPr="00654D09" w:rsidRDefault="00654D09" w:rsidP="00654D09"/>
    <w:p w:rsidR="00654D09" w:rsidRPr="00654D09" w:rsidRDefault="00654D09" w:rsidP="00654D09">
      <w:pPr>
        <w:rPr>
          <w:rFonts w:ascii="Arial" w:hAnsi="Arial" w:cs="Arial"/>
          <w:b/>
        </w:rPr>
      </w:pPr>
      <w:r w:rsidRPr="00654D09">
        <w:rPr>
          <w:rFonts w:ascii="Arial" w:hAnsi="Arial" w:cs="Arial"/>
          <w:b/>
        </w:rPr>
        <w:t xml:space="preserve">Discussion: </w:t>
      </w:r>
    </w:p>
    <w:p w:rsidR="00654D09" w:rsidRPr="00654D09" w:rsidRDefault="00654D09" w:rsidP="00654D09"/>
    <w:p w:rsidR="00654D09" w:rsidRPr="00654D09" w:rsidRDefault="00654D09" w:rsidP="00654D09">
      <w:pPr>
        <w:rPr>
          <w:color w:val="993300"/>
          <w:u w:val="single"/>
        </w:rPr>
      </w:pPr>
      <w:r w:rsidRPr="00654D09">
        <w:rPr>
          <w:rFonts w:ascii="Arial" w:hAnsi="Arial" w:cs="Arial"/>
          <w:b/>
        </w:rPr>
        <w:t xml:space="preserve">Decision: </w:t>
      </w:r>
      <w:r w:rsidRPr="00654D09">
        <w:rPr>
          <w:rFonts w:ascii="Arial" w:hAnsi="Arial" w:cs="Arial"/>
          <w:b/>
        </w:rPr>
        <w:tab/>
      </w:r>
      <w:r w:rsidRPr="00654D09">
        <w:rPr>
          <w:rFonts w:ascii="Arial" w:hAnsi="Arial" w:cs="Arial"/>
          <w:b/>
        </w:rPr>
        <w:tab/>
      </w:r>
      <w:r w:rsidRPr="00654D09">
        <w:rPr>
          <w:color w:val="993300"/>
          <w:u w:val="single"/>
        </w:rPr>
        <w:t xml:space="preserve">The document was </w:t>
      </w:r>
      <w:r w:rsidR="00211C57" w:rsidRPr="009F6036">
        <w:rPr>
          <w:rFonts w:ascii="Arial" w:hAnsi="Arial" w:cs="Arial"/>
          <w:b/>
          <w:color w:val="993300"/>
          <w:highlight w:val="green"/>
          <w:u w:val="single"/>
        </w:rPr>
        <w:t>Agreed</w:t>
      </w:r>
      <w:r w:rsidRPr="00654D09">
        <w:rPr>
          <w:color w:val="993300"/>
          <w:u w:val="single"/>
        </w:rPr>
        <w:t>.</w:t>
      </w:r>
    </w:p>
    <w:p w:rsidR="00654D09" w:rsidRPr="00654D09" w:rsidRDefault="00654D09" w:rsidP="00654D09">
      <w:pPr>
        <w:rPr>
          <w:color w:val="993300"/>
          <w:u w:val="single"/>
        </w:rPr>
      </w:pPr>
    </w:p>
    <w:p w:rsidR="00654D09" w:rsidRPr="00654D09" w:rsidRDefault="00654D09" w:rsidP="00654D09">
      <w:pPr>
        <w:rPr>
          <w:rFonts w:ascii="Arial" w:hAnsi="Arial"/>
          <w:sz w:val="22"/>
        </w:rPr>
      </w:pPr>
      <w:r w:rsidRPr="00654D09">
        <w:rPr>
          <w:rFonts w:ascii="Arial" w:hAnsi="Arial"/>
          <w:sz w:val="22"/>
        </w:rPr>
        <w:t>Phase noise</w:t>
      </w:r>
    </w:p>
    <w:p w:rsidR="00654D09" w:rsidRPr="00654D09" w:rsidRDefault="00654D09" w:rsidP="00654D09">
      <w:pPr>
        <w:rPr>
          <w:i/>
        </w:rPr>
      </w:pPr>
      <w:r w:rsidRPr="00654D09">
        <w:rPr>
          <w:rFonts w:ascii="Arial" w:hAnsi="Arial" w:cs="Arial"/>
          <w:b/>
          <w:color w:val="0000FF"/>
          <w:sz w:val="24"/>
          <w:u w:val="thick"/>
        </w:rPr>
        <w:t>R4-1914533</w:t>
      </w:r>
      <w:r w:rsidRPr="00654D09">
        <w:rPr>
          <w:b/>
        </w:rPr>
        <w:tab/>
        <w:t>TP to TR 38.820: Phase noise trends and example parameterized phase noise model in subclause 5.5.3 and Annex</w:t>
      </w:r>
      <w:r w:rsidRPr="00654D09">
        <w:rPr>
          <w:b/>
        </w:rPr>
        <w:br/>
      </w:r>
      <w:r w:rsidRPr="00654D09">
        <w:tab/>
      </w:r>
      <w:r w:rsidRPr="00654D09">
        <w:tab/>
      </w:r>
      <w:r w:rsidRPr="00654D09">
        <w:tab/>
      </w:r>
      <w:r w:rsidRPr="00654D09">
        <w:tab/>
      </w:r>
      <w:r w:rsidRPr="00654D09">
        <w:tab/>
        <w:t>38.820</w:t>
      </w:r>
      <w:r w:rsidRPr="00654D09">
        <w:tab/>
        <w:t xml:space="preserve">  CR-  rev  Cat:  (Rel-16) v0.3.0</w:t>
      </w:r>
      <w:r w:rsidRPr="00654D09">
        <w:br/>
      </w:r>
      <w:r w:rsidRPr="00654D09">
        <w:rPr>
          <w:i/>
        </w:rPr>
        <w:tab/>
      </w:r>
      <w:r w:rsidRPr="00654D09">
        <w:rPr>
          <w:i/>
        </w:rPr>
        <w:tab/>
      </w:r>
      <w:r w:rsidRPr="00654D09">
        <w:rPr>
          <w:i/>
        </w:rPr>
        <w:tab/>
      </w:r>
      <w:r w:rsidRPr="00654D09">
        <w:rPr>
          <w:i/>
        </w:rPr>
        <w:tab/>
      </w:r>
      <w:r w:rsidRPr="00654D09">
        <w:rPr>
          <w:i/>
        </w:rPr>
        <w:tab/>
        <w:t>Source: Ericsson</w:t>
      </w:r>
    </w:p>
    <w:p w:rsidR="00654D09" w:rsidRPr="00654D09" w:rsidRDefault="00654D09" w:rsidP="00654D09">
      <w:pPr>
        <w:rPr>
          <w:rFonts w:ascii="Arial" w:hAnsi="Arial" w:cs="Arial"/>
          <w:b/>
        </w:rPr>
      </w:pPr>
      <w:r w:rsidRPr="00654D09">
        <w:rPr>
          <w:rFonts w:ascii="Arial" w:hAnsi="Arial" w:cs="Arial"/>
          <w:b/>
        </w:rPr>
        <w:t xml:space="preserve">Abstract: </w:t>
      </w:r>
    </w:p>
    <w:p w:rsidR="00654D09" w:rsidRPr="00654D09" w:rsidRDefault="00654D09" w:rsidP="00654D09">
      <w:r w:rsidRPr="00654D09">
        <w:t>In this text proposal we add missing information related to the expected phase noise characteristics.</w:t>
      </w:r>
    </w:p>
    <w:p w:rsidR="00654D09" w:rsidRPr="00654D09" w:rsidRDefault="00654D09" w:rsidP="00654D09">
      <w:pPr>
        <w:rPr>
          <w:rFonts w:ascii="Arial" w:hAnsi="Arial" w:cs="Arial"/>
          <w:b/>
        </w:rPr>
      </w:pPr>
      <w:r w:rsidRPr="00654D09">
        <w:rPr>
          <w:rFonts w:ascii="Arial" w:hAnsi="Arial" w:cs="Arial"/>
          <w:b/>
        </w:rPr>
        <w:t xml:space="preserve">Discussion: </w:t>
      </w:r>
    </w:p>
    <w:p w:rsidR="00654D09" w:rsidRDefault="00211C57" w:rsidP="00654D09">
      <w:r>
        <w:t>Huawei: we do not agr</w:t>
      </w:r>
      <w:r w:rsidR="00E12B70">
        <w:t>ee</w:t>
      </w:r>
      <w:r>
        <w:t xml:space="preserve"> with this model. Related info is already captured. We do not want to formulize this model in RAN4. </w:t>
      </w:r>
    </w:p>
    <w:p w:rsidR="00211C57" w:rsidRDefault="00E12B70" w:rsidP="00654D09">
      <w:r>
        <w:t>Nokia: same view.</w:t>
      </w:r>
    </w:p>
    <w:p w:rsidR="00211C57" w:rsidRDefault="00211C57" w:rsidP="00654D09">
      <w:r>
        <w:t xml:space="preserve">Ericsson: we want to send signal to the industry showing capabilities. </w:t>
      </w:r>
    </w:p>
    <w:p w:rsidR="00211C57" w:rsidRDefault="00E12B70" w:rsidP="00654D09">
      <w:r>
        <w:t>Huawei: we do not</w:t>
      </w:r>
      <w:r w:rsidR="00211C57">
        <w:t xml:space="preserve"> want to capture this in annex nor in text. </w:t>
      </w:r>
    </w:p>
    <w:p w:rsidR="00211C57" w:rsidRDefault="00E12B70" w:rsidP="00654D09">
      <w:r>
        <w:t>Ericsson: mode</w:t>
      </w:r>
      <w:r w:rsidR="00211C57">
        <w:t>l can be removed, but annex kept.</w:t>
      </w:r>
    </w:p>
    <w:p w:rsidR="00211C57" w:rsidRDefault="00211C57" w:rsidP="00654D09">
      <w:r>
        <w:t xml:space="preserve">Nokia: hard to see a simple revision from this. </w:t>
      </w:r>
    </w:p>
    <w:p w:rsidR="00F95E5A" w:rsidRDefault="00F95E5A" w:rsidP="00654D09">
      <w:r>
        <w:t xml:space="preserve">Ericsson: </w:t>
      </w:r>
      <w:r w:rsidR="00E12B70">
        <w:t xml:space="preserve">what about the </w:t>
      </w:r>
      <w:r>
        <w:t>annex itself?</w:t>
      </w:r>
    </w:p>
    <w:p w:rsidR="00211C57" w:rsidRPr="00654D09" w:rsidRDefault="00F95E5A" w:rsidP="00654D09">
      <w:r>
        <w:t xml:space="preserve">Huawei: </w:t>
      </w:r>
      <w:r w:rsidR="00FA0D57">
        <w:t xml:space="preserve">this is textbook stuff </w:t>
      </w:r>
      <w:r w:rsidR="00E12B70">
        <w:t>captured in an</w:t>
      </w:r>
      <w:r w:rsidR="00FA0D57">
        <w:t>n</w:t>
      </w:r>
      <w:r w:rsidR="00E12B70">
        <w:t>e</w:t>
      </w:r>
      <w:r w:rsidR="00FA0D57">
        <w:t xml:space="preserve">x. We shall look at PN performance, not explaining background. </w:t>
      </w:r>
    </w:p>
    <w:p w:rsidR="00654D09" w:rsidRPr="00654D09" w:rsidRDefault="00654D09" w:rsidP="00654D09">
      <w:pPr>
        <w:rPr>
          <w:color w:val="993300"/>
          <w:u w:val="single"/>
        </w:rPr>
      </w:pPr>
      <w:r w:rsidRPr="00654D09">
        <w:rPr>
          <w:rFonts w:ascii="Arial" w:hAnsi="Arial" w:cs="Arial"/>
          <w:b/>
        </w:rPr>
        <w:t xml:space="preserve">Decision: </w:t>
      </w:r>
      <w:r w:rsidRPr="00654D09">
        <w:rPr>
          <w:rFonts w:ascii="Arial" w:hAnsi="Arial" w:cs="Arial"/>
          <w:b/>
        </w:rPr>
        <w:tab/>
      </w:r>
      <w:r w:rsidRPr="00654D09">
        <w:rPr>
          <w:rFonts w:ascii="Arial" w:hAnsi="Arial" w:cs="Arial"/>
          <w:b/>
        </w:rPr>
        <w:tab/>
      </w:r>
      <w:r w:rsidRPr="00654D09">
        <w:rPr>
          <w:color w:val="993300"/>
          <w:u w:val="single"/>
        </w:rPr>
        <w:t xml:space="preserve">The document was </w:t>
      </w:r>
      <w:r w:rsidR="0086366B">
        <w:rPr>
          <w:rFonts w:ascii="Arial" w:hAnsi="Arial" w:cs="Arial"/>
          <w:b/>
          <w:color w:val="993300"/>
          <w:u w:val="single"/>
        </w:rPr>
        <w:t>R</w:t>
      </w:r>
      <w:r w:rsidR="006E0B09">
        <w:rPr>
          <w:rFonts w:ascii="Arial" w:hAnsi="Arial" w:cs="Arial"/>
          <w:b/>
          <w:color w:val="993300"/>
          <w:u w:val="single"/>
        </w:rPr>
        <w:t>eturn to</w:t>
      </w:r>
      <w:r w:rsidRPr="00654D09">
        <w:rPr>
          <w:color w:val="993300"/>
          <w:u w:val="single"/>
        </w:rPr>
        <w:t>.</w:t>
      </w:r>
    </w:p>
    <w:p w:rsidR="00654D09" w:rsidRPr="00654D09" w:rsidRDefault="00654D09" w:rsidP="00654D09"/>
    <w:p w:rsidR="00065288" w:rsidRPr="00B613A5" w:rsidRDefault="00065288" w:rsidP="00065288">
      <w:pPr>
        <w:pStyle w:val="Heading5"/>
      </w:pPr>
      <w:r w:rsidRPr="00B613A5">
        <w:t>11.4.8.1</w:t>
      </w:r>
      <w:r w:rsidRPr="00B613A5">
        <w:tab/>
        <w:t>BS types, BS requirement sets [FS_7to24GHz_NR]</w:t>
      </w:r>
      <w:bookmarkEnd w:id="7"/>
    </w:p>
    <w:p w:rsidR="00065288" w:rsidRPr="00B613A5" w:rsidRDefault="00065288" w:rsidP="00065288">
      <w:pPr>
        <w:rPr>
          <w:i/>
        </w:rPr>
      </w:pPr>
      <w:r w:rsidRPr="00B613A5">
        <w:rPr>
          <w:rFonts w:ascii="Arial" w:hAnsi="Arial" w:cs="Arial"/>
          <w:b/>
          <w:color w:val="0000FF"/>
          <w:sz w:val="24"/>
          <w:u w:val="thick"/>
        </w:rPr>
        <w:t>R4-1913566</w:t>
      </w:r>
      <w:r w:rsidRPr="00B613A5">
        <w:rPr>
          <w:b/>
        </w:rPr>
        <w:tab/>
        <w:t>Discussion BS classes for 7 to 24GHz</w:t>
      </w:r>
      <w:r w:rsidRPr="00B613A5">
        <w:rPr>
          <w:b/>
        </w:rPr>
        <w:br/>
      </w:r>
      <w:r w:rsidRPr="00B613A5">
        <w:tab/>
      </w:r>
      <w:r w:rsidRPr="00B613A5">
        <w:tab/>
      </w:r>
      <w:r w:rsidRPr="00B613A5">
        <w:tab/>
      </w:r>
      <w:r w:rsidRPr="00B613A5">
        <w:tab/>
      </w:r>
      <w:r w:rsidRPr="00B613A5">
        <w:tab/>
      </w:r>
      <w:r w:rsidRPr="00B613A5">
        <w:tab/>
        <w:t xml:space="preserve">  CR-  rev  Cat:  (Rel-16) v</w:t>
      </w:r>
      <w:r w:rsidRPr="00B613A5">
        <w:br/>
      </w:r>
      <w:r w:rsidRPr="00B613A5">
        <w:rPr>
          <w:i/>
        </w:rPr>
        <w:tab/>
      </w:r>
      <w:r w:rsidRPr="00B613A5">
        <w:rPr>
          <w:i/>
        </w:rPr>
        <w:tab/>
      </w:r>
      <w:r w:rsidRPr="00B613A5">
        <w:rPr>
          <w:i/>
        </w:rPr>
        <w:tab/>
      </w:r>
      <w:r w:rsidRPr="00B613A5">
        <w:rPr>
          <w:i/>
        </w:rPr>
        <w:tab/>
      </w:r>
      <w:r w:rsidRPr="00B613A5">
        <w:rPr>
          <w:i/>
        </w:rPr>
        <w:tab/>
        <w:t>Source: CMCC</w:t>
      </w:r>
    </w:p>
    <w:p w:rsidR="00065288" w:rsidRPr="00B613A5" w:rsidRDefault="00065288" w:rsidP="00065288">
      <w:pPr>
        <w:rPr>
          <w:rFonts w:ascii="Arial" w:hAnsi="Arial" w:cs="Arial"/>
          <w:b/>
        </w:rPr>
      </w:pPr>
      <w:r w:rsidRPr="00B613A5">
        <w:rPr>
          <w:rFonts w:ascii="Arial" w:hAnsi="Arial" w:cs="Arial"/>
          <w:b/>
        </w:rPr>
        <w:lastRenderedPageBreak/>
        <w:t xml:space="preserve">Abstract: </w:t>
      </w:r>
    </w:p>
    <w:p w:rsidR="00065288" w:rsidRPr="00B613A5" w:rsidRDefault="00065288" w:rsidP="00065288"/>
    <w:p w:rsidR="00065288" w:rsidRPr="00B613A5" w:rsidRDefault="00065288" w:rsidP="00065288">
      <w:pPr>
        <w:rPr>
          <w:rFonts w:ascii="Arial" w:hAnsi="Arial" w:cs="Arial"/>
          <w:b/>
        </w:rPr>
      </w:pPr>
      <w:r w:rsidRPr="00B613A5">
        <w:rPr>
          <w:rFonts w:ascii="Arial" w:hAnsi="Arial" w:cs="Arial"/>
          <w:b/>
        </w:rPr>
        <w:t xml:space="preserve">Discussion: </w:t>
      </w:r>
    </w:p>
    <w:p w:rsidR="005A7D21" w:rsidRPr="00B613A5" w:rsidRDefault="00065288" w:rsidP="005A7D21">
      <w:pPr>
        <w:rPr>
          <w:rFonts w:ascii="Arial" w:hAnsi="Arial" w:cs="Arial"/>
          <w:b/>
          <w:color w:val="0000FF"/>
          <w:sz w:val="24"/>
          <w:u w:val="thick"/>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Pr="009F6036">
        <w:rPr>
          <w:rFonts w:ascii="Arial" w:hAnsi="Arial" w:cs="Arial"/>
          <w:b/>
          <w:color w:val="993300"/>
          <w:highlight w:val="yellow"/>
          <w:u w:val="single"/>
        </w:rPr>
        <w:t>not treated</w:t>
      </w:r>
      <w:r w:rsidRPr="00B613A5">
        <w:rPr>
          <w:color w:val="993300"/>
          <w:u w:val="single"/>
        </w:rPr>
        <w:t>.</w:t>
      </w:r>
      <w:r w:rsidRPr="00B613A5">
        <w:rPr>
          <w:color w:val="993300"/>
          <w:u w:val="single"/>
        </w:rPr>
        <w:br/>
      </w:r>
      <w:r w:rsidRPr="00B613A5">
        <w:rPr>
          <w:color w:val="993300"/>
          <w:u w:val="single"/>
        </w:rPr>
        <w:br/>
      </w:r>
    </w:p>
    <w:p w:rsidR="005A7D21" w:rsidRPr="00B613A5" w:rsidRDefault="005A7D21" w:rsidP="005A7D21">
      <w:pPr>
        <w:rPr>
          <w:i/>
        </w:rPr>
      </w:pPr>
      <w:r w:rsidRPr="00B613A5">
        <w:rPr>
          <w:rFonts w:ascii="Arial" w:hAnsi="Arial" w:cs="Arial"/>
          <w:b/>
          <w:color w:val="0000FF"/>
          <w:sz w:val="24"/>
          <w:u w:val="thick"/>
        </w:rPr>
        <w:t>R4-1914750</w:t>
      </w:r>
      <w:r w:rsidRPr="00B613A5">
        <w:rPr>
          <w:b/>
        </w:rPr>
        <w:tab/>
        <w:t>[7to24] Discussion on BS classes</w:t>
      </w:r>
      <w:r w:rsidRPr="00B613A5">
        <w:rPr>
          <w:b/>
        </w:rPr>
        <w:br/>
      </w:r>
      <w:r w:rsidRPr="00B613A5">
        <w:tab/>
      </w:r>
      <w:r w:rsidRPr="00B613A5">
        <w:tab/>
      </w:r>
      <w:r w:rsidRPr="00B613A5">
        <w:tab/>
      </w:r>
      <w:r w:rsidRPr="00B613A5">
        <w:tab/>
      </w:r>
      <w:r w:rsidRPr="00B613A5">
        <w:tab/>
      </w:r>
      <w:r w:rsidRPr="00B613A5">
        <w:tab/>
        <w:t xml:space="preserve">  CR-  rev  Cat:  () v</w:t>
      </w:r>
      <w:r w:rsidRPr="00B613A5">
        <w:br/>
      </w:r>
      <w:r w:rsidRPr="00B613A5">
        <w:rPr>
          <w:i/>
        </w:rPr>
        <w:tab/>
      </w:r>
      <w:r w:rsidRPr="00B613A5">
        <w:rPr>
          <w:i/>
        </w:rPr>
        <w:tab/>
      </w:r>
      <w:r w:rsidRPr="00B613A5">
        <w:rPr>
          <w:i/>
        </w:rPr>
        <w:tab/>
      </w:r>
      <w:r w:rsidRPr="00B613A5">
        <w:rPr>
          <w:i/>
        </w:rPr>
        <w:tab/>
      </w:r>
      <w:r w:rsidRPr="00B613A5">
        <w:rPr>
          <w:i/>
        </w:rPr>
        <w:tab/>
        <w:t>Source: Huawei</w:t>
      </w:r>
    </w:p>
    <w:p w:rsidR="005A7D21" w:rsidRPr="00B613A5" w:rsidRDefault="005A7D21" w:rsidP="005A7D21">
      <w:pPr>
        <w:rPr>
          <w:rFonts w:ascii="Arial" w:hAnsi="Arial" w:cs="Arial"/>
          <w:b/>
        </w:rPr>
      </w:pPr>
      <w:r w:rsidRPr="00B613A5">
        <w:rPr>
          <w:rFonts w:ascii="Arial" w:hAnsi="Arial" w:cs="Arial"/>
          <w:b/>
        </w:rPr>
        <w:t xml:space="preserve">Abstract: </w:t>
      </w:r>
    </w:p>
    <w:p w:rsidR="005A7D21" w:rsidRPr="00B613A5" w:rsidRDefault="005A7D21" w:rsidP="005A7D21">
      <w:r w:rsidRPr="00B613A5">
        <w:t>discuss BS classes for 7 to 24GHz</w:t>
      </w:r>
    </w:p>
    <w:p w:rsidR="005A7D21" w:rsidRPr="00B613A5" w:rsidRDefault="005A7D21" w:rsidP="005A7D21">
      <w:pPr>
        <w:rPr>
          <w:rFonts w:ascii="Arial" w:hAnsi="Arial" w:cs="Arial"/>
          <w:b/>
        </w:rPr>
      </w:pPr>
      <w:r w:rsidRPr="00B613A5">
        <w:rPr>
          <w:rFonts w:ascii="Arial" w:hAnsi="Arial" w:cs="Arial"/>
          <w:b/>
        </w:rPr>
        <w:t xml:space="preserve">Discussion: </w:t>
      </w:r>
    </w:p>
    <w:p w:rsidR="00305D9A" w:rsidRDefault="00305D9A" w:rsidP="005A7D21">
      <w:r>
        <w:t>Er</w:t>
      </w:r>
      <w:r w:rsidR="007D022D">
        <w:t>icsson: look into details. For C</w:t>
      </w:r>
      <w:r>
        <w:t>-type: need to find if we need requirements for high range. For H-type: scaling effects and Tx IM.</w:t>
      </w:r>
      <w:r w:rsidR="007D022D">
        <w:t xml:space="preserve"> W</w:t>
      </w:r>
      <w:r>
        <w:t>e may not need H up to 24 GHz. This is a</w:t>
      </w:r>
      <w:r w:rsidR="007D022D">
        <w:t>l</w:t>
      </w:r>
      <w:r>
        <w:t xml:space="preserve">so related to be BS types. </w:t>
      </w:r>
    </w:p>
    <w:p w:rsidR="007D376A" w:rsidRDefault="007D376A" w:rsidP="005A7D21">
      <w:r>
        <w:tab/>
        <w:t xml:space="preserve">Huawei: for H: </w:t>
      </w:r>
      <w:r w:rsidR="007D022D">
        <w:t>at some point connectors will n</w:t>
      </w:r>
      <w:r w:rsidR="009E7D7F">
        <w:t>o</w:t>
      </w:r>
      <w:r w:rsidR="007D022D">
        <w:t>t</w:t>
      </w:r>
      <w:r w:rsidR="009E7D7F">
        <w:t xml:space="preserve"> be feasible. H will be needed. </w:t>
      </w:r>
    </w:p>
    <w:p w:rsidR="00305D9A" w:rsidRDefault="00305D9A" w:rsidP="005A7D21">
      <w:r>
        <w:t xml:space="preserve">Nokia: </w:t>
      </w:r>
      <w:r w:rsidR="007D376A">
        <w:t>clari</w:t>
      </w:r>
      <w:r w:rsidR="007D022D">
        <w:t>fication needed. BS classes use distan</w:t>
      </w:r>
      <w:r w:rsidR="007D376A">
        <w:t xml:space="preserve">ce and MCL </w:t>
      </w:r>
      <w:r w:rsidR="007D022D">
        <w:t xml:space="preserve">- </w:t>
      </w:r>
      <w:r w:rsidR="007D376A">
        <w:t xml:space="preserve">shall be same as in legacy. What is “same” shall be clarified. </w:t>
      </w:r>
    </w:p>
    <w:p w:rsidR="007D376A" w:rsidRDefault="007D022D" w:rsidP="005A7D21">
      <w:r>
        <w:t>Huawei: the point is to trigger</w:t>
      </w:r>
      <w:r w:rsidR="007D376A">
        <w:t xml:space="preserve"> discussion</w:t>
      </w:r>
      <w:r>
        <w:t>: for “same” probably its distan</w:t>
      </w:r>
      <w:r w:rsidR="007D376A">
        <w:t>ce</w:t>
      </w:r>
      <w:r>
        <w:t xml:space="preserve"> is the same, as </w:t>
      </w:r>
      <w:r w:rsidR="007D376A">
        <w:t xml:space="preserve">MCL will differ due to frequency. </w:t>
      </w:r>
    </w:p>
    <w:p w:rsidR="00305D9A" w:rsidRPr="00B613A5" w:rsidRDefault="009E7D7F" w:rsidP="005A7D21">
      <w:r w:rsidRPr="009F6036">
        <w:rPr>
          <w:highlight w:val="green"/>
        </w:rPr>
        <w:t xml:space="preserve">Huawei: </w:t>
      </w:r>
      <w:r w:rsidR="007D022D">
        <w:rPr>
          <w:highlight w:val="green"/>
        </w:rPr>
        <w:t xml:space="preserve">related </w:t>
      </w:r>
      <w:r w:rsidRPr="009F6036">
        <w:rPr>
          <w:highlight w:val="green"/>
        </w:rPr>
        <w:t>TP next meeting.</w:t>
      </w:r>
      <w:r>
        <w:t xml:space="preserve"> </w:t>
      </w:r>
    </w:p>
    <w:p w:rsidR="00065288" w:rsidRPr="00B613A5" w:rsidRDefault="005A7D21" w:rsidP="005A7D21">
      <w:pPr>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9E7D7F">
        <w:rPr>
          <w:rFonts w:ascii="Arial" w:hAnsi="Arial" w:cs="Arial"/>
          <w:b/>
          <w:color w:val="993300"/>
          <w:u w:val="single"/>
        </w:rPr>
        <w:t>Noted</w:t>
      </w:r>
      <w:r w:rsidRPr="00B613A5">
        <w:rPr>
          <w:color w:val="993300"/>
          <w:u w:val="single"/>
        </w:rPr>
        <w:t>.</w:t>
      </w:r>
    </w:p>
    <w:p w:rsidR="005A7D21" w:rsidRPr="00B613A5" w:rsidRDefault="005A7D21" w:rsidP="005A7D21">
      <w:pPr>
        <w:rPr>
          <w:color w:val="993300"/>
          <w:u w:val="single"/>
        </w:rPr>
      </w:pPr>
    </w:p>
    <w:p w:rsidR="005A7D21" w:rsidRPr="00B613A5" w:rsidRDefault="005A7D21" w:rsidP="005A7D21">
      <w:pPr>
        <w:rPr>
          <w:i/>
        </w:rPr>
      </w:pPr>
      <w:r w:rsidRPr="00B613A5">
        <w:rPr>
          <w:rFonts w:ascii="Arial" w:hAnsi="Arial" w:cs="Arial"/>
          <w:b/>
          <w:color w:val="0000FF"/>
          <w:sz w:val="24"/>
          <w:u w:val="thick"/>
        </w:rPr>
        <w:t>R4-1914751</w:t>
      </w:r>
      <w:r w:rsidRPr="00B613A5">
        <w:rPr>
          <w:b/>
        </w:rPr>
        <w:tab/>
        <w:t>[7to24] Discussion on BS type terminology</w:t>
      </w:r>
      <w:r w:rsidRPr="00B613A5">
        <w:rPr>
          <w:b/>
        </w:rPr>
        <w:br/>
      </w:r>
      <w:r w:rsidRPr="00B613A5">
        <w:tab/>
      </w:r>
      <w:r w:rsidRPr="00B613A5">
        <w:tab/>
      </w:r>
      <w:r w:rsidRPr="00B613A5">
        <w:tab/>
      </w:r>
      <w:r w:rsidRPr="00B613A5">
        <w:tab/>
      </w:r>
      <w:r w:rsidRPr="00B613A5">
        <w:tab/>
      </w:r>
      <w:r w:rsidRPr="00B613A5">
        <w:tab/>
        <w:t xml:space="preserve">  CR-  rev  Cat:  () v</w:t>
      </w:r>
      <w:r w:rsidRPr="00B613A5">
        <w:br/>
      </w:r>
      <w:r w:rsidRPr="00B613A5">
        <w:rPr>
          <w:i/>
        </w:rPr>
        <w:tab/>
      </w:r>
      <w:r w:rsidRPr="00B613A5">
        <w:rPr>
          <w:i/>
        </w:rPr>
        <w:tab/>
      </w:r>
      <w:r w:rsidRPr="00B613A5">
        <w:rPr>
          <w:i/>
        </w:rPr>
        <w:tab/>
      </w:r>
      <w:r w:rsidRPr="00B613A5">
        <w:rPr>
          <w:i/>
        </w:rPr>
        <w:tab/>
      </w:r>
      <w:r w:rsidRPr="00B613A5">
        <w:rPr>
          <w:i/>
        </w:rPr>
        <w:tab/>
        <w:t>Source: Huawei</w:t>
      </w:r>
    </w:p>
    <w:p w:rsidR="005A7D21" w:rsidRPr="00B613A5" w:rsidRDefault="005A7D21" w:rsidP="005A7D21">
      <w:pPr>
        <w:rPr>
          <w:rFonts w:ascii="Arial" w:hAnsi="Arial" w:cs="Arial"/>
          <w:b/>
        </w:rPr>
      </w:pPr>
      <w:r w:rsidRPr="00B613A5">
        <w:rPr>
          <w:rFonts w:ascii="Arial" w:hAnsi="Arial" w:cs="Arial"/>
          <w:b/>
        </w:rPr>
        <w:t xml:space="preserve">Abstract: </w:t>
      </w:r>
    </w:p>
    <w:p w:rsidR="005A7D21" w:rsidRPr="00B613A5" w:rsidRDefault="005A7D21" w:rsidP="005A7D21">
      <w:r w:rsidRPr="00B613A5">
        <w:t>discuss how to refer to BS types in 7 to 24GHz range</w:t>
      </w:r>
    </w:p>
    <w:p w:rsidR="005A7D21" w:rsidRPr="00B613A5" w:rsidRDefault="005A7D21" w:rsidP="005A7D21">
      <w:pPr>
        <w:rPr>
          <w:rFonts w:ascii="Arial" w:hAnsi="Arial" w:cs="Arial"/>
          <w:b/>
        </w:rPr>
      </w:pPr>
      <w:r w:rsidRPr="00B613A5">
        <w:rPr>
          <w:rFonts w:ascii="Arial" w:hAnsi="Arial" w:cs="Arial"/>
          <w:b/>
        </w:rPr>
        <w:t xml:space="preserve">Discussion: </w:t>
      </w:r>
    </w:p>
    <w:p w:rsidR="005A7D21" w:rsidRPr="00B613A5" w:rsidRDefault="005A7D21" w:rsidP="005A7D21">
      <w:pPr>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5E1C6E">
        <w:rPr>
          <w:rFonts w:ascii="Arial" w:hAnsi="Arial" w:cs="Arial"/>
          <w:b/>
          <w:color w:val="993300"/>
          <w:u w:val="single"/>
        </w:rPr>
        <w:t>N</w:t>
      </w:r>
      <w:r w:rsidR="00461D74">
        <w:rPr>
          <w:rFonts w:ascii="Arial" w:hAnsi="Arial" w:cs="Arial"/>
          <w:b/>
          <w:color w:val="993300"/>
          <w:u w:val="single"/>
        </w:rPr>
        <w:t>oted</w:t>
      </w:r>
      <w:r w:rsidRPr="00B613A5">
        <w:rPr>
          <w:color w:val="993300"/>
          <w:u w:val="single"/>
        </w:rPr>
        <w:t>.</w:t>
      </w:r>
      <w:r w:rsidRPr="00B613A5">
        <w:rPr>
          <w:color w:val="993300"/>
          <w:u w:val="single"/>
        </w:rPr>
        <w:br/>
      </w:r>
    </w:p>
    <w:p w:rsidR="000F4A45" w:rsidRPr="00B613A5" w:rsidRDefault="000F4A45" w:rsidP="000F4A45">
      <w:pPr>
        <w:rPr>
          <w:i/>
        </w:rPr>
      </w:pPr>
      <w:r w:rsidRPr="00B613A5">
        <w:rPr>
          <w:rFonts w:ascii="Arial" w:hAnsi="Arial" w:cs="Arial"/>
          <w:b/>
          <w:color w:val="0000FF"/>
          <w:sz w:val="24"/>
          <w:u w:val="thick"/>
        </w:rPr>
        <w:t>R4-1914752</w:t>
      </w:r>
      <w:r w:rsidRPr="00B613A5">
        <w:rPr>
          <w:b/>
        </w:rPr>
        <w:tab/>
        <w:t>[7to24] TP to TR 38.820 BS terminology clean up</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Huawei</w:t>
      </w:r>
    </w:p>
    <w:p w:rsidR="000F4A45" w:rsidRPr="00B613A5" w:rsidRDefault="000F4A45" w:rsidP="000F4A45">
      <w:pPr>
        <w:rPr>
          <w:rFonts w:ascii="Arial" w:hAnsi="Arial" w:cs="Arial"/>
          <w:b/>
        </w:rPr>
      </w:pPr>
      <w:r w:rsidRPr="00B613A5">
        <w:rPr>
          <w:rFonts w:ascii="Arial" w:hAnsi="Arial" w:cs="Arial"/>
          <w:b/>
        </w:rPr>
        <w:t xml:space="preserve">Abstract: </w:t>
      </w:r>
    </w:p>
    <w:p w:rsidR="000F4A45" w:rsidRPr="00B613A5" w:rsidRDefault="000F4A45" w:rsidP="000F4A45">
      <w:r w:rsidRPr="00B613A5">
        <w:t>Clean up the BS types terminology in the TR</w:t>
      </w:r>
    </w:p>
    <w:p w:rsidR="000F4A45" w:rsidRPr="00B613A5" w:rsidRDefault="000F4A45" w:rsidP="000F4A45">
      <w:pPr>
        <w:rPr>
          <w:rFonts w:ascii="Arial" w:hAnsi="Arial" w:cs="Arial"/>
          <w:b/>
        </w:rPr>
      </w:pPr>
      <w:r w:rsidRPr="00B613A5">
        <w:rPr>
          <w:rFonts w:ascii="Arial" w:hAnsi="Arial" w:cs="Arial"/>
          <w:b/>
        </w:rPr>
        <w:t xml:space="preserve">Discussion: </w:t>
      </w:r>
    </w:p>
    <w:p w:rsidR="005E1C6E" w:rsidRDefault="005E1C6E" w:rsidP="005E1C6E">
      <w:r>
        <w:t xml:space="preserve">Ericsson: may need to consider X and Y. </w:t>
      </w:r>
    </w:p>
    <w:p w:rsidR="005E1C6E" w:rsidRDefault="005E1C6E" w:rsidP="005E1C6E">
      <w:r>
        <w:t xml:space="preserve">NEC: type-X is temporary use. </w:t>
      </w:r>
    </w:p>
    <w:p w:rsidR="000F4A45" w:rsidRPr="00B613A5" w:rsidRDefault="005E1C6E" w:rsidP="000F4A45">
      <w:r>
        <w:t xml:space="preserve">Nokia: drafting rules: X is temp number to be replaced. </w:t>
      </w:r>
    </w:p>
    <w:p w:rsidR="005A7D21" w:rsidRPr="00B613A5" w:rsidRDefault="000F4A45" w:rsidP="000F4A45">
      <w:pPr>
        <w:overflowPunct/>
        <w:autoSpaceDE/>
        <w:autoSpaceDN/>
        <w:adjustRightInd/>
        <w:spacing w:after="0"/>
        <w:textAlignment w:val="auto"/>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5E1C6E">
        <w:rPr>
          <w:rFonts w:ascii="Arial" w:hAnsi="Arial" w:cs="Arial"/>
          <w:b/>
          <w:color w:val="993300"/>
          <w:u w:val="single"/>
        </w:rPr>
        <w:t>R</w:t>
      </w:r>
      <w:r w:rsidR="00461D74">
        <w:rPr>
          <w:rFonts w:ascii="Arial" w:hAnsi="Arial" w:cs="Arial"/>
          <w:b/>
          <w:color w:val="993300"/>
          <w:u w:val="single"/>
        </w:rPr>
        <w:t>evised</w:t>
      </w:r>
      <w:r w:rsidRPr="00B613A5">
        <w:rPr>
          <w:color w:val="993300"/>
          <w:u w:val="single"/>
        </w:rPr>
        <w:t>.</w:t>
      </w:r>
    </w:p>
    <w:p w:rsidR="005A7D21" w:rsidRDefault="005A7D21" w:rsidP="005A7D21">
      <w:pPr>
        <w:rPr>
          <w:color w:val="993300"/>
          <w:highlight w:val="yellow"/>
          <w:u w:val="single"/>
        </w:rPr>
      </w:pPr>
    </w:p>
    <w:p w:rsidR="00065288" w:rsidRPr="00B613A5" w:rsidRDefault="00065288" w:rsidP="00065288">
      <w:pPr>
        <w:rPr>
          <w:i/>
        </w:rPr>
      </w:pPr>
      <w:r w:rsidRPr="00B613A5">
        <w:rPr>
          <w:rFonts w:ascii="Arial" w:hAnsi="Arial" w:cs="Arial"/>
          <w:b/>
          <w:color w:val="0000FF"/>
          <w:sz w:val="24"/>
          <w:u w:val="thick"/>
        </w:rPr>
        <w:t>R4-1913798</w:t>
      </w:r>
      <w:r w:rsidRPr="00B613A5">
        <w:rPr>
          <w:b/>
        </w:rPr>
        <w:tab/>
        <w:t>TP to TR 38.820: Update of applicability of BS requirement sets for 7-24 GHz frequency range</w:t>
      </w:r>
      <w:r w:rsidRPr="00B613A5">
        <w:rPr>
          <w:b/>
        </w:rPr>
        <w:br/>
      </w:r>
      <w:r w:rsidRPr="00B613A5">
        <w:tab/>
      </w:r>
      <w:r w:rsidRPr="00B613A5">
        <w:tab/>
      </w:r>
      <w:r w:rsidRPr="00B613A5">
        <w:tab/>
      </w:r>
      <w:r w:rsidRPr="00B613A5">
        <w:tab/>
      </w:r>
      <w:r w:rsidRPr="00B613A5">
        <w:tab/>
        <w:t>38.820</w:t>
      </w:r>
      <w:r w:rsidRPr="00B613A5">
        <w:tab/>
        <w:t xml:space="preserve">  CR-  rev  Cat:  (Rel-16) v0.2.0</w:t>
      </w:r>
      <w:r w:rsidRPr="00B613A5">
        <w:br/>
      </w:r>
      <w:r w:rsidRPr="00B613A5">
        <w:rPr>
          <w:i/>
        </w:rPr>
        <w:tab/>
      </w:r>
      <w:r w:rsidRPr="00B613A5">
        <w:rPr>
          <w:i/>
        </w:rPr>
        <w:tab/>
      </w:r>
      <w:r w:rsidRPr="00B613A5">
        <w:rPr>
          <w:i/>
        </w:rPr>
        <w:tab/>
      </w:r>
      <w:r w:rsidRPr="00B613A5">
        <w:rPr>
          <w:i/>
        </w:rPr>
        <w:tab/>
      </w:r>
      <w:r w:rsidRPr="00B613A5">
        <w:rPr>
          <w:i/>
        </w:rPr>
        <w:tab/>
        <w:t>Source: Nokia, Nokia Shanghai Bell</w:t>
      </w:r>
    </w:p>
    <w:p w:rsidR="00065288" w:rsidRPr="00B613A5" w:rsidRDefault="00065288" w:rsidP="00065288">
      <w:pPr>
        <w:rPr>
          <w:rFonts w:ascii="Arial" w:hAnsi="Arial" w:cs="Arial"/>
          <w:b/>
        </w:rPr>
      </w:pPr>
      <w:r w:rsidRPr="00B613A5">
        <w:rPr>
          <w:rFonts w:ascii="Arial" w:hAnsi="Arial" w:cs="Arial"/>
          <w:b/>
        </w:rPr>
        <w:t xml:space="preserve">Abstract: </w:t>
      </w:r>
    </w:p>
    <w:p w:rsidR="00065288" w:rsidRPr="00B613A5" w:rsidRDefault="00065288" w:rsidP="00065288">
      <w:r w:rsidRPr="00B613A5">
        <w:t>This contribution provides a TP to update TR 38.820 to rectify the identified issues.</w:t>
      </w:r>
    </w:p>
    <w:p w:rsidR="00065288" w:rsidRPr="00B613A5" w:rsidRDefault="00065288" w:rsidP="00065288">
      <w:pPr>
        <w:rPr>
          <w:rFonts w:ascii="Arial" w:hAnsi="Arial" w:cs="Arial"/>
          <w:b/>
        </w:rPr>
      </w:pPr>
      <w:r w:rsidRPr="00B613A5">
        <w:rPr>
          <w:rFonts w:ascii="Arial" w:hAnsi="Arial" w:cs="Arial"/>
          <w:b/>
        </w:rPr>
        <w:t xml:space="preserve">Discussion: </w:t>
      </w:r>
    </w:p>
    <w:p w:rsidR="00065288" w:rsidRDefault="00461D74" w:rsidP="00065288">
      <w:r>
        <w:t xml:space="preserve">Huawei: the intention was clear. </w:t>
      </w:r>
      <w:r w:rsidR="00121008">
        <w:t>We</w:t>
      </w:r>
      <w:r>
        <w:t xml:space="preserve"> have not agreed which range is not feasible. </w:t>
      </w:r>
    </w:p>
    <w:p w:rsidR="00461D74" w:rsidRPr="00B613A5" w:rsidRDefault="00461D74" w:rsidP="00065288">
      <w:r>
        <w:t>Ericsson: there is typo “lower part of FR1” shall be FR2.</w:t>
      </w:r>
    </w:p>
    <w:p w:rsidR="00065288" w:rsidRDefault="00065288" w:rsidP="00065288">
      <w:pPr>
        <w:rPr>
          <w:color w:val="993300"/>
          <w:highlight w:val="yellow"/>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121008">
        <w:rPr>
          <w:rFonts w:ascii="Arial" w:hAnsi="Arial" w:cs="Arial"/>
          <w:b/>
          <w:color w:val="993300"/>
          <w:u w:val="single"/>
        </w:rPr>
        <w:t>R</w:t>
      </w:r>
      <w:r w:rsidR="00461D74">
        <w:rPr>
          <w:rFonts w:ascii="Arial" w:hAnsi="Arial" w:cs="Arial"/>
          <w:b/>
          <w:color w:val="993300"/>
          <w:u w:val="single"/>
        </w:rPr>
        <w:t>evised</w:t>
      </w:r>
      <w:r w:rsidRPr="00B613A5">
        <w:rPr>
          <w:color w:val="993300"/>
          <w:u w:val="single"/>
        </w:rPr>
        <w:t>.</w:t>
      </w:r>
      <w:r w:rsidRPr="00B613A5">
        <w:rPr>
          <w:color w:val="993300"/>
          <w:u w:val="single"/>
        </w:rPr>
        <w:br/>
      </w:r>
      <w:r w:rsidRPr="00065288">
        <w:rPr>
          <w:color w:val="993300"/>
          <w:highlight w:val="yellow"/>
          <w:u w:val="single"/>
        </w:rPr>
        <w:br/>
      </w:r>
    </w:p>
    <w:p w:rsidR="00F13CF5" w:rsidRDefault="00065288" w:rsidP="009A6263">
      <w:pPr>
        <w:pStyle w:val="Heading5"/>
      </w:pPr>
      <w:bookmarkStart w:id="8" w:name="_Toc24204791"/>
      <w:r w:rsidRPr="00B613A5">
        <w:t>11.4.8.3</w:t>
      </w:r>
      <w:r w:rsidRPr="00B613A5">
        <w:tab/>
        <w:t>TX requirements [FS_7to24GHz_NR]</w:t>
      </w:r>
      <w:bookmarkEnd w:id="8"/>
    </w:p>
    <w:p w:rsidR="00F13CF5" w:rsidRDefault="00F13CF5" w:rsidP="00B613A5">
      <w:pPr>
        <w:rPr>
          <w:rFonts w:ascii="Arial" w:hAnsi="Arial"/>
          <w:sz w:val="22"/>
        </w:rPr>
      </w:pPr>
      <w:r>
        <w:rPr>
          <w:rFonts w:ascii="Arial" w:hAnsi="Arial"/>
          <w:sz w:val="22"/>
        </w:rPr>
        <w:t>Tx signal quality</w:t>
      </w:r>
    </w:p>
    <w:p w:rsidR="00F13CF5" w:rsidRPr="00B613A5" w:rsidRDefault="00F13CF5" w:rsidP="00F13CF5">
      <w:pPr>
        <w:rPr>
          <w:i/>
        </w:rPr>
      </w:pPr>
      <w:r w:rsidRPr="00B613A5">
        <w:rPr>
          <w:rFonts w:ascii="Arial" w:hAnsi="Arial" w:cs="Arial"/>
          <w:b/>
          <w:color w:val="0000FF"/>
          <w:sz w:val="24"/>
          <w:u w:val="thick"/>
        </w:rPr>
        <w:t>R4-1914267</w:t>
      </w:r>
      <w:r w:rsidRPr="00B613A5">
        <w:rPr>
          <w:b/>
        </w:rPr>
        <w:tab/>
        <w:t>TP to TR 38.820: Conclusions on signal quality</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Nokia, Nokia Shanghai Bell</w:t>
      </w:r>
    </w:p>
    <w:p w:rsidR="00F13CF5" w:rsidRPr="00B613A5" w:rsidRDefault="00F13CF5" w:rsidP="00F13CF5">
      <w:pPr>
        <w:rPr>
          <w:rFonts w:ascii="Arial" w:hAnsi="Arial" w:cs="Arial"/>
          <w:b/>
        </w:rPr>
      </w:pPr>
      <w:r w:rsidRPr="00B613A5">
        <w:rPr>
          <w:rFonts w:ascii="Arial" w:hAnsi="Arial" w:cs="Arial"/>
          <w:b/>
        </w:rPr>
        <w:t xml:space="preserve">Abstract: </w:t>
      </w:r>
    </w:p>
    <w:p w:rsidR="00F13CF5" w:rsidRPr="00B613A5" w:rsidRDefault="00F13CF5" w:rsidP="00F13CF5"/>
    <w:p w:rsidR="00F13CF5" w:rsidRPr="00B613A5" w:rsidRDefault="00F13CF5" w:rsidP="00F13CF5">
      <w:pPr>
        <w:rPr>
          <w:rFonts w:ascii="Arial" w:hAnsi="Arial" w:cs="Arial"/>
          <w:b/>
        </w:rPr>
      </w:pPr>
      <w:r w:rsidRPr="00B613A5">
        <w:rPr>
          <w:rFonts w:ascii="Arial" w:hAnsi="Arial" w:cs="Arial"/>
          <w:b/>
        </w:rPr>
        <w:t xml:space="preserve">Discussion: </w:t>
      </w:r>
    </w:p>
    <w:p w:rsidR="00F13CF5" w:rsidRDefault="00E921BA" w:rsidP="00F13CF5">
      <w:r>
        <w:t xml:space="preserve">Ericsson: table: text for side conditions on window length – this is not side condition. Also equalizer differs for FR1 and FR2. For modualtions: for 256QAM text is to be </w:t>
      </w:r>
    </w:p>
    <w:p w:rsidR="00E921BA" w:rsidRPr="00B613A5" w:rsidRDefault="00E921BA" w:rsidP="00F13CF5">
      <w:r>
        <w:t xml:space="preserve">Huawei: </w:t>
      </w:r>
      <w:r w:rsidR="004F19B3">
        <w:t xml:space="preserve">consider text from Huawei paper in 5023. </w:t>
      </w:r>
    </w:p>
    <w:p w:rsidR="00F13CF5" w:rsidRPr="00D14F0B" w:rsidRDefault="00F13CF5" w:rsidP="00B613A5">
      <w:pPr>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4F19B3">
        <w:rPr>
          <w:rFonts w:ascii="Arial" w:hAnsi="Arial" w:cs="Arial"/>
          <w:b/>
          <w:color w:val="993300"/>
          <w:u w:val="single"/>
        </w:rPr>
        <w:t>R</w:t>
      </w:r>
      <w:r w:rsidR="00E921BA">
        <w:rPr>
          <w:rFonts w:ascii="Arial" w:hAnsi="Arial" w:cs="Arial"/>
          <w:b/>
          <w:color w:val="993300"/>
          <w:u w:val="single"/>
        </w:rPr>
        <w:t>evised</w:t>
      </w:r>
      <w:r w:rsidRPr="00B613A5">
        <w:rPr>
          <w:color w:val="993300"/>
          <w:u w:val="single"/>
        </w:rPr>
        <w:t>.</w:t>
      </w:r>
    </w:p>
    <w:p w:rsidR="00F13CF5" w:rsidRPr="00B613A5" w:rsidRDefault="00F13CF5" w:rsidP="00B613A5">
      <w:pPr>
        <w:rPr>
          <w:color w:val="993300"/>
          <w:u w:val="single"/>
        </w:rPr>
      </w:pPr>
    </w:p>
    <w:p w:rsidR="00F13CF5" w:rsidRPr="00B613A5" w:rsidRDefault="00F13CF5" w:rsidP="00F13CF5">
      <w:pPr>
        <w:rPr>
          <w:i/>
        </w:rPr>
      </w:pPr>
      <w:r w:rsidRPr="00B613A5">
        <w:rPr>
          <w:rFonts w:ascii="Arial" w:hAnsi="Arial" w:cs="Arial"/>
          <w:b/>
          <w:color w:val="0000FF"/>
          <w:sz w:val="24"/>
          <w:u w:val="thick"/>
        </w:rPr>
        <w:t>R4-1915023</w:t>
      </w:r>
      <w:r w:rsidRPr="00B613A5">
        <w:rPr>
          <w:b/>
        </w:rPr>
        <w:tab/>
        <w:t>TP to TR 38.820: NR BS transmitted signal quality requirements</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Huawei</w:t>
      </w:r>
    </w:p>
    <w:p w:rsidR="00F13CF5" w:rsidRPr="00B613A5" w:rsidRDefault="00F13CF5" w:rsidP="00F13CF5">
      <w:pPr>
        <w:rPr>
          <w:rFonts w:ascii="Arial" w:hAnsi="Arial" w:cs="Arial"/>
          <w:b/>
        </w:rPr>
      </w:pPr>
      <w:r w:rsidRPr="00B613A5">
        <w:rPr>
          <w:rFonts w:ascii="Arial" w:hAnsi="Arial" w:cs="Arial"/>
          <w:b/>
        </w:rPr>
        <w:t xml:space="preserve">Abstract: </w:t>
      </w:r>
    </w:p>
    <w:p w:rsidR="00F13CF5" w:rsidRPr="00B613A5" w:rsidRDefault="00F13CF5" w:rsidP="00F13CF5">
      <w:r w:rsidRPr="00B613A5">
        <w:t>Based on related discussion and text proposal to TR submitted last meeting [1, 3], this TP to TR 38.820 on the transmitted signal quality requirements is submitted for approval.</w:t>
      </w:r>
    </w:p>
    <w:p w:rsidR="00F13CF5" w:rsidRPr="00B613A5" w:rsidRDefault="00F13CF5" w:rsidP="00F13CF5">
      <w:pPr>
        <w:rPr>
          <w:rFonts w:ascii="Arial" w:hAnsi="Arial" w:cs="Arial"/>
          <w:b/>
        </w:rPr>
      </w:pPr>
      <w:r w:rsidRPr="00B613A5">
        <w:rPr>
          <w:rFonts w:ascii="Arial" w:hAnsi="Arial" w:cs="Arial"/>
          <w:b/>
        </w:rPr>
        <w:t xml:space="preserve">Discussion: </w:t>
      </w:r>
    </w:p>
    <w:p w:rsidR="00F13CF5" w:rsidRPr="00B613A5" w:rsidRDefault="00F13CF5" w:rsidP="00F13CF5"/>
    <w:p w:rsidR="00F13CF5" w:rsidRDefault="00F13CF5" w:rsidP="00B613A5">
      <w:pPr>
        <w:rPr>
          <w:rFonts w:ascii="Arial" w:hAnsi="Arial"/>
          <w:sz w:val="22"/>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4F19B3">
        <w:rPr>
          <w:rFonts w:ascii="Arial" w:hAnsi="Arial" w:cs="Arial"/>
          <w:b/>
          <w:color w:val="993300"/>
          <w:u w:val="single"/>
        </w:rPr>
        <w:t>N</w:t>
      </w:r>
      <w:r w:rsidR="00E921BA">
        <w:rPr>
          <w:rFonts w:ascii="Arial" w:hAnsi="Arial" w:cs="Arial"/>
          <w:b/>
          <w:color w:val="993300"/>
          <w:u w:val="single"/>
        </w:rPr>
        <w:t>oted</w:t>
      </w:r>
      <w:r w:rsidRPr="00B613A5">
        <w:rPr>
          <w:color w:val="993300"/>
          <w:u w:val="single"/>
        </w:rPr>
        <w:t>.</w:t>
      </w:r>
    </w:p>
    <w:p w:rsidR="00F13CF5" w:rsidRDefault="00F13CF5" w:rsidP="00B613A5">
      <w:pPr>
        <w:rPr>
          <w:rFonts w:ascii="Arial" w:hAnsi="Arial"/>
          <w:sz w:val="22"/>
        </w:rPr>
      </w:pPr>
    </w:p>
    <w:p w:rsidR="005A7D21" w:rsidRPr="00B613A5" w:rsidRDefault="005A7D21" w:rsidP="00B613A5">
      <w:pPr>
        <w:rPr>
          <w:rFonts w:ascii="Arial" w:hAnsi="Arial"/>
          <w:sz w:val="22"/>
        </w:rPr>
      </w:pPr>
      <w:r w:rsidRPr="00B613A5">
        <w:rPr>
          <w:rFonts w:ascii="Arial" w:hAnsi="Arial"/>
          <w:sz w:val="22"/>
        </w:rPr>
        <w:t>Co-location requirements</w:t>
      </w:r>
    </w:p>
    <w:p w:rsidR="005A7D21" w:rsidRPr="00B613A5" w:rsidRDefault="005A7D21" w:rsidP="005A7D21">
      <w:pPr>
        <w:rPr>
          <w:i/>
        </w:rPr>
      </w:pPr>
      <w:r w:rsidRPr="00B613A5">
        <w:rPr>
          <w:rFonts w:ascii="Arial" w:hAnsi="Arial" w:cs="Arial"/>
          <w:b/>
          <w:color w:val="0000FF"/>
          <w:sz w:val="24"/>
          <w:u w:val="thick"/>
        </w:rPr>
        <w:t>R4-1914529</w:t>
      </w:r>
      <w:r w:rsidRPr="00B613A5">
        <w:rPr>
          <w:b/>
        </w:rPr>
        <w:tab/>
        <w:t>TP to TR 38.820: Editorial improvement of structure for co-location requirements in subclause 7.4</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Ericsson</w:t>
      </w:r>
    </w:p>
    <w:p w:rsidR="005A7D21" w:rsidRPr="00B613A5" w:rsidRDefault="005A7D21" w:rsidP="005A7D21">
      <w:pPr>
        <w:rPr>
          <w:rFonts w:ascii="Arial" w:hAnsi="Arial" w:cs="Arial"/>
          <w:b/>
        </w:rPr>
      </w:pPr>
      <w:r w:rsidRPr="00B613A5">
        <w:rPr>
          <w:rFonts w:ascii="Arial" w:hAnsi="Arial" w:cs="Arial"/>
          <w:b/>
        </w:rPr>
        <w:lastRenderedPageBreak/>
        <w:t xml:space="preserve">Abstract: </w:t>
      </w:r>
    </w:p>
    <w:p w:rsidR="005A7D21" w:rsidRPr="00B613A5" w:rsidRDefault="005A7D21" w:rsidP="005A7D21">
      <w:r w:rsidRPr="00B613A5">
        <w:t>In this contribution an updated version of the structure to accommodate co-location requirements both for transmitter and receiver is proposed in a test proposal. The text proposal is attached at the end on this contribution.</w:t>
      </w:r>
    </w:p>
    <w:p w:rsidR="005A7D21" w:rsidRPr="00B613A5" w:rsidRDefault="005A7D21" w:rsidP="005A7D21">
      <w:pPr>
        <w:rPr>
          <w:rFonts w:ascii="Arial" w:hAnsi="Arial" w:cs="Arial"/>
          <w:b/>
        </w:rPr>
      </w:pPr>
      <w:r w:rsidRPr="00B613A5">
        <w:rPr>
          <w:rFonts w:ascii="Arial" w:hAnsi="Arial" w:cs="Arial"/>
          <w:b/>
        </w:rPr>
        <w:t xml:space="preserve">Discussion: </w:t>
      </w:r>
    </w:p>
    <w:p w:rsidR="005A7D21" w:rsidRDefault="005114AF" w:rsidP="005A7D21">
      <w:r>
        <w:t xml:space="preserve">Huawei: there is list of colocation requiremetns. Maybe better to put the note to clarify this. There is text on colocation for FR1 and FR2 isolation: did we agreed that OOB blocking is not needed? Maybe we need to discusss. </w:t>
      </w:r>
    </w:p>
    <w:p w:rsidR="00230110" w:rsidRDefault="0039115F" w:rsidP="005A7D21">
      <w:r>
        <w:t xml:space="preserve">ZTE: for OOB blocking: same as Huawei. </w:t>
      </w:r>
    </w:p>
    <w:p w:rsidR="0039115F" w:rsidRDefault="0039115F" w:rsidP="005A7D21">
      <w:r>
        <w:t>Ericsson: need guidance on revision.</w:t>
      </w:r>
    </w:p>
    <w:p w:rsidR="005114AF" w:rsidRDefault="004F19B3" w:rsidP="005A7D21">
      <w:r>
        <w:t xml:space="preserve">Huawei: prefer not to delete the Tx IMD heared and include some reference to the co-location section. </w:t>
      </w:r>
    </w:p>
    <w:p w:rsidR="004F19B3" w:rsidRPr="00B613A5" w:rsidRDefault="004F19B3" w:rsidP="005A7D21">
      <w:r>
        <w:t>Huawei: text on isolation to be clarified to avoid confusions (FR1 vs. FR2, not to confuse with e.g. FR1 vs. 7-24 isulation).</w:t>
      </w:r>
    </w:p>
    <w:p w:rsidR="005A7D21" w:rsidRDefault="005A7D21" w:rsidP="00B613A5">
      <w:pPr>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4F19B3">
        <w:rPr>
          <w:rFonts w:ascii="Arial" w:hAnsi="Arial" w:cs="Arial"/>
          <w:b/>
          <w:color w:val="993300"/>
          <w:u w:val="single"/>
        </w:rPr>
        <w:t>R</w:t>
      </w:r>
      <w:r w:rsidR="0039115F">
        <w:rPr>
          <w:rFonts w:ascii="Arial" w:hAnsi="Arial" w:cs="Arial"/>
          <w:b/>
          <w:color w:val="993300"/>
          <w:u w:val="single"/>
        </w:rPr>
        <w:t>evised</w:t>
      </w:r>
      <w:r w:rsidRPr="00B613A5">
        <w:rPr>
          <w:color w:val="993300"/>
          <w:u w:val="single"/>
        </w:rPr>
        <w:t>.</w:t>
      </w:r>
    </w:p>
    <w:p w:rsidR="005A7D21" w:rsidRDefault="005A7D21" w:rsidP="00B613A5">
      <w:pPr>
        <w:rPr>
          <w:color w:val="993300"/>
          <w:u w:val="single"/>
        </w:rPr>
      </w:pPr>
    </w:p>
    <w:p w:rsidR="00065288" w:rsidRPr="00B613A5" w:rsidRDefault="00065288" w:rsidP="00065288">
      <w:pPr>
        <w:rPr>
          <w:i/>
        </w:rPr>
      </w:pPr>
      <w:r w:rsidRPr="00B613A5">
        <w:rPr>
          <w:rFonts w:ascii="Arial" w:hAnsi="Arial" w:cs="Arial"/>
          <w:b/>
          <w:color w:val="0000FF"/>
          <w:sz w:val="24"/>
          <w:u w:val="thick"/>
        </w:rPr>
        <w:t>R4-1914522</w:t>
      </w:r>
      <w:r w:rsidRPr="00B613A5">
        <w:rPr>
          <w:b/>
        </w:rPr>
        <w:tab/>
        <w:t>On interferer signal aspects for co-location requirement</w:t>
      </w:r>
      <w:r w:rsidRPr="00B613A5">
        <w:rPr>
          <w:b/>
        </w:rPr>
        <w:br/>
      </w:r>
      <w:r w:rsidRPr="00B613A5">
        <w:tab/>
      </w:r>
      <w:r w:rsidRPr="00B613A5">
        <w:tab/>
      </w:r>
      <w:r w:rsidRPr="00B613A5">
        <w:tab/>
      </w:r>
      <w:r w:rsidRPr="00B613A5">
        <w:tab/>
      </w:r>
      <w:r w:rsidRPr="00B613A5">
        <w:tab/>
      </w:r>
      <w:r w:rsidRPr="00B613A5">
        <w:tab/>
        <w:t xml:space="preserve">  CR-  rev  Cat:  (Rel-16) v</w:t>
      </w:r>
      <w:r w:rsidRPr="00B613A5">
        <w:br/>
      </w:r>
      <w:r w:rsidRPr="00B613A5">
        <w:rPr>
          <w:i/>
        </w:rPr>
        <w:tab/>
      </w:r>
      <w:r w:rsidRPr="00B613A5">
        <w:rPr>
          <w:i/>
        </w:rPr>
        <w:tab/>
      </w:r>
      <w:r w:rsidRPr="00B613A5">
        <w:rPr>
          <w:i/>
        </w:rPr>
        <w:tab/>
      </w:r>
      <w:r w:rsidRPr="00B613A5">
        <w:rPr>
          <w:i/>
        </w:rPr>
        <w:tab/>
      </w:r>
      <w:r w:rsidRPr="00B613A5">
        <w:rPr>
          <w:i/>
        </w:rPr>
        <w:tab/>
        <w:t>Source: Ericsson</w:t>
      </w:r>
    </w:p>
    <w:p w:rsidR="00065288" w:rsidRPr="00B613A5" w:rsidRDefault="00065288" w:rsidP="00065288">
      <w:pPr>
        <w:rPr>
          <w:rFonts w:ascii="Arial" w:hAnsi="Arial" w:cs="Arial"/>
          <w:b/>
        </w:rPr>
      </w:pPr>
      <w:r w:rsidRPr="00B613A5">
        <w:rPr>
          <w:rFonts w:ascii="Arial" w:hAnsi="Arial" w:cs="Arial"/>
          <w:b/>
        </w:rPr>
        <w:t xml:space="preserve">Abstract: </w:t>
      </w:r>
    </w:p>
    <w:p w:rsidR="00065288" w:rsidRPr="00B613A5" w:rsidRDefault="00065288" w:rsidP="00065288">
      <w:r w:rsidRPr="00B613A5">
        <w:t>In this contribution we continue the discussion regarding the technical background and relevance for defining transmitter intermodulation requirement for base station operating within the frequency range 7 GHz to 24 GHz.</w:t>
      </w:r>
    </w:p>
    <w:p w:rsidR="00065288" w:rsidRPr="00B613A5" w:rsidRDefault="00065288" w:rsidP="00065288">
      <w:pPr>
        <w:rPr>
          <w:rFonts w:ascii="Arial" w:hAnsi="Arial" w:cs="Arial"/>
          <w:b/>
        </w:rPr>
      </w:pPr>
      <w:r w:rsidRPr="00B613A5">
        <w:rPr>
          <w:rFonts w:ascii="Arial" w:hAnsi="Arial" w:cs="Arial"/>
          <w:b/>
        </w:rPr>
        <w:t xml:space="preserve">Discussion: </w:t>
      </w:r>
    </w:p>
    <w:p w:rsidR="00065288" w:rsidRDefault="006663B7" w:rsidP="00065288">
      <w:r>
        <w:t xml:space="preserve">Huawei: model itself is reasonable way. </w:t>
      </w:r>
      <w:r w:rsidR="00F77CF6">
        <w:t xml:space="preserve">Unlikely that we will agree model in RAN4. </w:t>
      </w:r>
      <w:r w:rsidR="00361C2C">
        <w:t xml:space="preserve">For FR2 there were some simulations and range of numbers were agreed. Unlikely to agree model; we expect to reach compromise based on multiple ways. </w:t>
      </w:r>
    </w:p>
    <w:p w:rsidR="00361C2C" w:rsidRDefault="00361C2C" w:rsidP="00065288">
      <w:r>
        <w:t xml:space="preserve">Nokia: somewhat agree with Huawei. </w:t>
      </w:r>
      <w:r w:rsidR="002D1E10">
        <w:t xml:space="preserve">Antenna coupling – this is difficult to include into model. </w:t>
      </w:r>
      <w:r w:rsidR="00122379">
        <w:t xml:space="preserve">If the model is derived based on model, while the real antennas may be different. </w:t>
      </w:r>
      <w:r w:rsidR="001E65AF">
        <w:t xml:space="preserve">Intra-ssytem coupling: isn’t this verified with ACLR and unwanted emissions? </w:t>
      </w:r>
    </w:p>
    <w:p w:rsidR="0015533D" w:rsidRDefault="0015533D" w:rsidP="00065288">
      <w:r>
        <w:t>ZTE: to Huawei and Ericsson: as this is deriv</w:t>
      </w:r>
      <w:r w:rsidR="004F19B3">
        <w:t>ed from 2 GHz, Ericsson is doing</w:t>
      </w:r>
      <w:r>
        <w:t xml:space="preserve"> this for two AAS the same way. For IM is too large and shall be lowered. </w:t>
      </w:r>
      <w:r w:rsidR="00E23E1D">
        <w:t xml:space="preserve">BS type 2-O has no Tx IMD. The proposal for –O with no colocation shall be revisited. </w:t>
      </w:r>
    </w:p>
    <w:p w:rsidR="006663B7" w:rsidRPr="00B613A5" w:rsidRDefault="0015533D" w:rsidP="00065288">
      <w:r>
        <w:t xml:space="preserve">Ericsson: </w:t>
      </w:r>
      <w:r w:rsidR="00E23E1D">
        <w:t xml:space="preserve">we need model as there will be no antenna. </w:t>
      </w:r>
      <w:r>
        <w:t xml:space="preserve"> </w:t>
      </w:r>
    </w:p>
    <w:p w:rsidR="00065288" w:rsidRPr="00065288" w:rsidRDefault="00065288" w:rsidP="00065288">
      <w:pPr>
        <w:rPr>
          <w:color w:val="993300"/>
          <w:highlight w:val="yellow"/>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4F19B3">
        <w:rPr>
          <w:rFonts w:ascii="Arial" w:hAnsi="Arial" w:cs="Arial"/>
          <w:b/>
          <w:color w:val="993300"/>
          <w:u w:val="single"/>
        </w:rPr>
        <w:t>N</w:t>
      </w:r>
      <w:r w:rsidR="00924AA7">
        <w:rPr>
          <w:rFonts w:ascii="Arial" w:hAnsi="Arial" w:cs="Arial"/>
          <w:b/>
          <w:color w:val="993300"/>
          <w:u w:val="single"/>
        </w:rPr>
        <w:t>oted</w:t>
      </w:r>
      <w:r w:rsidRPr="00B613A5">
        <w:rPr>
          <w:color w:val="993300"/>
          <w:u w:val="single"/>
        </w:rPr>
        <w:t>.</w:t>
      </w:r>
      <w:r w:rsidRPr="00065288">
        <w:rPr>
          <w:color w:val="993300"/>
          <w:highlight w:val="yellow"/>
          <w:u w:val="single"/>
        </w:rPr>
        <w:br/>
      </w:r>
      <w:r w:rsidRPr="00065288">
        <w:rPr>
          <w:color w:val="993300"/>
          <w:highlight w:val="yellow"/>
          <w:u w:val="single"/>
        </w:rPr>
        <w:br/>
      </w:r>
    </w:p>
    <w:p w:rsidR="00F224DD" w:rsidRPr="00B613A5" w:rsidRDefault="00654D09" w:rsidP="00065288">
      <w:pPr>
        <w:rPr>
          <w:rFonts w:ascii="Arial" w:hAnsi="Arial"/>
          <w:sz w:val="22"/>
        </w:rPr>
      </w:pPr>
      <w:r>
        <w:rPr>
          <w:rFonts w:ascii="Arial" w:hAnsi="Arial"/>
          <w:sz w:val="22"/>
        </w:rPr>
        <w:t>Tx r</w:t>
      </w:r>
      <w:r w:rsidR="00F224DD" w:rsidRPr="00115D67">
        <w:rPr>
          <w:rFonts w:ascii="Arial" w:hAnsi="Arial"/>
          <w:sz w:val="22"/>
        </w:rPr>
        <w:t>equirements</w:t>
      </w:r>
      <w:r w:rsidR="00F224DD">
        <w:rPr>
          <w:rFonts w:ascii="Arial" w:hAnsi="Arial"/>
          <w:sz w:val="22"/>
        </w:rPr>
        <w:t xml:space="preserve"> overview</w:t>
      </w:r>
    </w:p>
    <w:p w:rsidR="00065288" w:rsidRPr="00B613A5" w:rsidRDefault="00065288" w:rsidP="00065288">
      <w:pPr>
        <w:rPr>
          <w:i/>
        </w:rPr>
      </w:pPr>
      <w:r w:rsidRPr="00B613A5">
        <w:rPr>
          <w:rFonts w:ascii="Arial" w:hAnsi="Arial" w:cs="Arial"/>
          <w:b/>
          <w:color w:val="0000FF"/>
          <w:sz w:val="24"/>
          <w:u w:val="thick"/>
        </w:rPr>
        <w:t>R4-1914756</w:t>
      </w:r>
      <w:r w:rsidRPr="00B613A5">
        <w:rPr>
          <w:b/>
        </w:rPr>
        <w:tab/>
        <w:t>[7to24] TP to TR 38.820 BS TX summary table update</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Huawei</w:t>
      </w:r>
    </w:p>
    <w:p w:rsidR="00065288" w:rsidRPr="00B613A5" w:rsidRDefault="00065288" w:rsidP="00065288">
      <w:pPr>
        <w:rPr>
          <w:rFonts w:ascii="Arial" w:hAnsi="Arial" w:cs="Arial"/>
          <w:b/>
        </w:rPr>
      </w:pPr>
      <w:r w:rsidRPr="00B613A5">
        <w:rPr>
          <w:rFonts w:ascii="Arial" w:hAnsi="Arial" w:cs="Arial"/>
          <w:b/>
        </w:rPr>
        <w:t xml:space="preserve">Abstract: </w:t>
      </w:r>
    </w:p>
    <w:p w:rsidR="00065288" w:rsidRPr="00B613A5" w:rsidRDefault="00065288" w:rsidP="00065288">
      <w:r w:rsidRPr="00B613A5">
        <w:t>Update the BS Tx requirements summary table for sub-clauses agreed in TR last meeting</w:t>
      </w:r>
    </w:p>
    <w:p w:rsidR="00065288" w:rsidRPr="00B613A5" w:rsidRDefault="00065288" w:rsidP="00065288">
      <w:pPr>
        <w:rPr>
          <w:rFonts w:ascii="Arial" w:hAnsi="Arial" w:cs="Arial"/>
          <w:b/>
        </w:rPr>
      </w:pPr>
      <w:r w:rsidRPr="00B613A5">
        <w:rPr>
          <w:rFonts w:ascii="Arial" w:hAnsi="Arial" w:cs="Arial"/>
          <w:b/>
        </w:rPr>
        <w:t xml:space="preserve">Discussion: </w:t>
      </w:r>
    </w:p>
    <w:p w:rsidR="00065288" w:rsidRPr="00B613A5" w:rsidRDefault="004F19B3" w:rsidP="00065288">
      <w:r>
        <w:t xml:space="preserve">Ericsson: better to revise Hauwei, we will talk to Huawei what is agreeable. </w:t>
      </w:r>
    </w:p>
    <w:p w:rsidR="00065288" w:rsidRPr="00B613A5" w:rsidRDefault="00065288" w:rsidP="00065288">
      <w:pPr>
        <w:rPr>
          <w:color w:val="993300"/>
          <w:u w:val="single"/>
        </w:rPr>
      </w:pPr>
      <w:r w:rsidRPr="00B613A5">
        <w:rPr>
          <w:rFonts w:ascii="Arial" w:hAnsi="Arial" w:cs="Arial"/>
          <w:b/>
        </w:rPr>
        <w:lastRenderedPageBreak/>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4F19B3">
        <w:rPr>
          <w:rFonts w:ascii="Arial" w:hAnsi="Arial" w:cs="Arial"/>
          <w:b/>
          <w:color w:val="993300"/>
          <w:u w:val="single"/>
        </w:rPr>
        <w:t>R</w:t>
      </w:r>
      <w:r w:rsidR="00BE44FD">
        <w:rPr>
          <w:rFonts w:ascii="Arial" w:hAnsi="Arial" w:cs="Arial"/>
          <w:b/>
          <w:color w:val="993300"/>
          <w:u w:val="single"/>
        </w:rPr>
        <w:t>evised</w:t>
      </w:r>
      <w:r w:rsidRPr="00B613A5">
        <w:rPr>
          <w:color w:val="993300"/>
          <w:u w:val="single"/>
        </w:rPr>
        <w:t>.</w:t>
      </w:r>
      <w:r w:rsidRPr="00B613A5">
        <w:rPr>
          <w:color w:val="993300"/>
          <w:u w:val="single"/>
        </w:rPr>
        <w:br/>
      </w:r>
      <w:r w:rsidRPr="00065288">
        <w:rPr>
          <w:color w:val="993300"/>
          <w:highlight w:val="yellow"/>
          <w:u w:val="single"/>
        </w:rPr>
        <w:br/>
      </w:r>
    </w:p>
    <w:p w:rsidR="0039348E" w:rsidRPr="00B613A5" w:rsidRDefault="0039348E" w:rsidP="0039348E">
      <w:pPr>
        <w:rPr>
          <w:i/>
        </w:rPr>
      </w:pPr>
      <w:r w:rsidRPr="00B613A5">
        <w:rPr>
          <w:rFonts w:ascii="Arial" w:hAnsi="Arial" w:cs="Arial"/>
          <w:b/>
          <w:color w:val="0000FF"/>
          <w:sz w:val="24"/>
          <w:u w:val="thick"/>
        </w:rPr>
        <w:t>R4-1914531</w:t>
      </w:r>
      <w:r w:rsidRPr="00B613A5">
        <w:rPr>
          <w:b/>
        </w:rPr>
        <w:tab/>
        <w:t>TP to TR 38.820: Adding information in TX requirement overview tables in subclause 7.4.1.1</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Ericsson</w:t>
      </w:r>
    </w:p>
    <w:p w:rsidR="0039348E" w:rsidRPr="00B613A5" w:rsidRDefault="0039348E" w:rsidP="0039348E">
      <w:pPr>
        <w:rPr>
          <w:rFonts w:ascii="Arial" w:hAnsi="Arial" w:cs="Arial"/>
          <w:b/>
        </w:rPr>
      </w:pPr>
      <w:r w:rsidRPr="00B613A5">
        <w:rPr>
          <w:rFonts w:ascii="Arial" w:hAnsi="Arial" w:cs="Arial"/>
          <w:b/>
        </w:rPr>
        <w:t xml:space="preserve">Abstract: </w:t>
      </w:r>
    </w:p>
    <w:p w:rsidR="0039348E" w:rsidRPr="00B613A5" w:rsidRDefault="0039348E" w:rsidP="0039348E">
      <w:r w:rsidRPr="00B613A5">
        <w:t>In this contribution a text proposal is attached for approval. The text proposal adds findings and conclusions in the transmitter requirement overview table.</w:t>
      </w:r>
    </w:p>
    <w:p w:rsidR="0039348E" w:rsidRPr="00B613A5" w:rsidRDefault="0039348E" w:rsidP="0039348E">
      <w:pPr>
        <w:rPr>
          <w:rFonts w:ascii="Arial" w:hAnsi="Arial" w:cs="Arial"/>
          <w:b/>
        </w:rPr>
      </w:pPr>
      <w:r w:rsidRPr="00B613A5">
        <w:rPr>
          <w:rFonts w:ascii="Arial" w:hAnsi="Arial" w:cs="Arial"/>
          <w:b/>
        </w:rPr>
        <w:t xml:space="preserve">Discussion: </w:t>
      </w:r>
    </w:p>
    <w:p w:rsidR="0039348E" w:rsidRPr="00B613A5" w:rsidRDefault="0039348E" w:rsidP="0039348E"/>
    <w:p w:rsidR="0039348E" w:rsidRPr="00B613A5" w:rsidRDefault="0039348E" w:rsidP="0039348E">
      <w:pPr>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4F19B3">
        <w:rPr>
          <w:rFonts w:ascii="Arial" w:hAnsi="Arial" w:cs="Arial"/>
          <w:b/>
          <w:color w:val="993300"/>
          <w:u w:val="single"/>
        </w:rPr>
        <w:t>N</w:t>
      </w:r>
      <w:r w:rsidR="00BE44FD">
        <w:rPr>
          <w:rFonts w:ascii="Arial" w:hAnsi="Arial" w:cs="Arial"/>
          <w:b/>
          <w:color w:val="993300"/>
          <w:u w:val="single"/>
        </w:rPr>
        <w:t>oted</w:t>
      </w:r>
      <w:r w:rsidRPr="00B613A5">
        <w:rPr>
          <w:color w:val="993300"/>
          <w:u w:val="single"/>
        </w:rPr>
        <w:t>.</w:t>
      </w:r>
      <w:r w:rsidRPr="00B613A5">
        <w:rPr>
          <w:color w:val="993300"/>
          <w:u w:val="single"/>
        </w:rPr>
        <w:br/>
      </w:r>
    </w:p>
    <w:p w:rsidR="00065288" w:rsidRPr="00B613A5" w:rsidRDefault="00065288" w:rsidP="00065288">
      <w:pPr>
        <w:pStyle w:val="Heading5"/>
      </w:pPr>
      <w:bookmarkStart w:id="9" w:name="_Toc24204792"/>
      <w:r w:rsidRPr="00B613A5">
        <w:t>11.4.8.4</w:t>
      </w:r>
      <w:r w:rsidRPr="00B613A5">
        <w:tab/>
        <w:t>RX requirements [FS_7to24GHz_NR]</w:t>
      </w:r>
      <w:bookmarkEnd w:id="9"/>
    </w:p>
    <w:p w:rsidR="00A02A93" w:rsidRDefault="00A02A93" w:rsidP="00065288">
      <w:pPr>
        <w:rPr>
          <w:rFonts w:ascii="Arial" w:hAnsi="Arial"/>
          <w:sz w:val="22"/>
        </w:rPr>
      </w:pPr>
      <w:r>
        <w:rPr>
          <w:rFonts w:ascii="Arial" w:hAnsi="Arial"/>
          <w:sz w:val="22"/>
        </w:rPr>
        <w:t>Sensitivity</w:t>
      </w:r>
    </w:p>
    <w:p w:rsidR="00A02A93" w:rsidRPr="00B613A5" w:rsidRDefault="00A02A93" w:rsidP="00A02A93">
      <w:pPr>
        <w:rPr>
          <w:i/>
        </w:rPr>
      </w:pPr>
      <w:r w:rsidRPr="00B613A5">
        <w:rPr>
          <w:rFonts w:ascii="Arial" w:hAnsi="Arial" w:cs="Arial"/>
          <w:b/>
          <w:color w:val="0000FF"/>
          <w:sz w:val="24"/>
          <w:u w:val="thick"/>
        </w:rPr>
        <w:t>R4-1914753</w:t>
      </w:r>
      <w:r w:rsidRPr="00B613A5">
        <w:rPr>
          <w:b/>
        </w:rPr>
        <w:tab/>
        <w:t>[7to24] TP to TR 38.820 BS Rx conducted sensitivity</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Huawei</w:t>
      </w:r>
    </w:p>
    <w:p w:rsidR="00A02A93" w:rsidRPr="00B613A5" w:rsidRDefault="00A02A93" w:rsidP="00A02A93">
      <w:pPr>
        <w:rPr>
          <w:rFonts w:ascii="Arial" w:hAnsi="Arial" w:cs="Arial"/>
          <w:b/>
        </w:rPr>
      </w:pPr>
      <w:r w:rsidRPr="00B613A5">
        <w:rPr>
          <w:rFonts w:ascii="Arial" w:hAnsi="Arial" w:cs="Arial"/>
          <w:b/>
        </w:rPr>
        <w:t xml:space="preserve">Abstract: </w:t>
      </w:r>
    </w:p>
    <w:p w:rsidR="00A02A93" w:rsidRPr="00B613A5" w:rsidRDefault="00A02A93" w:rsidP="00A02A93">
      <w:r w:rsidRPr="00B613A5">
        <w:t>Capture BS conducted sensitivity information in TR</w:t>
      </w:r>
    </w:p>
    <w:p w:rsidR="00A02A93" w:rsidRDefault="00A02A93" w:rsidP="00A02A93">
      <w:r w:rsidRPr="00B613A5">
        <w:rPr>
          <w:rFonts w:ascii="Arial" w:hAnsi="Arial" w:cs="Arial"/>
          <w:b/>
        </w:rPr>
        <w:t xml:space="preserve">Discussion: </w:t>
      </w:r>
    </w:p>
    <w:p w:rsidR="007F6E3A" w:rsidRPr="00B613A5" w:rsidRDefault="007F6E3A" w:rsidP="00A02A93">
      <w:r>
        <w:t xml:space="preserve">Nokia: </w:t>
      </w:r>
      <w:r w:rsidR="00C973B8">
        <w:t>error: BW definition is wrong; refer to FRC</w:t>
      </w:r>
      <w:r w:rsidR="004F19B3">
        <w:t xml:space="preserve"> bandwidth</w:t>
      </w:r>
      <w:r w:rsidR="00C973B8">
        <w:t xml:space="preserve">. </w:t>
      </w:r>
    </w:p>
    <w:p w:rsidR="00A02A93" w:rsidRDefault="00A02A93" w:rsidP="00A02A93">
      <w:pPr>
        <w:rPr>
          <w:rFonts w:ascii="Arial" w:hAnsi="Arial"/>
          <w:sz w:val="22"/>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4F19B3">
        <w:rPr>
          <w:rFonts w:ascii="Arial" w:hAnsi="Arial" w:cs="Arial"/>
          <w:b/>
          <w:color w:val="993300"/>
          <w:u w:val="single"/>
        </w:rPr>
        <w:t>R</w:t>
      </w:r>
      <w:r w:rsidR="00C973B8">
        <w:rPr>
          <w:rFonts w:ascii="Arial" w:hAnsi="Arial" w:cs="Arial"/>
          <w:b/>
          <w:color w:val="993300"/>
          <w:u w:val="single"/>
        </w:rPr>
        <w:t>evised</w:t>
      </w:r>
      <w:r w:rsidRPr="00B613A5">
        <w:rPr>
          <w:color w:val="993300"/>
          <w:u w:val="single"/>
        </w:rPr>
        <w:t>.</w:t>
      </w:r>
    </w:p>
    <w:p w:rsidR="00A02A93" w:rsidRDefault="00A02A93" w:rsidP="00065288">
      <w:pPr>
        <w:rPr>
          <w:rFonts w:ascii="Arial" w:hAnsi="Arial"/>
          <w:sz w:val="22"/>
        </w:rPr>
      </w:pPr>
    </w:p>
    <w:p w:rsidR="009A6263" w:rsidRDefault="009A6263" w:rsidP="00065288">
      <w:pPr>
        <w:rPr>
          <w:rFonts w:ascii="Arial" w:hAnsi="Arial"/>
          <w:sz w:val="22"/>
        </w:rPr>
      </w:pPr>
    </w:p>
    <w:p w:rsidR="00B45863" w:rsidRDefault="00B45863" w:rsidP="00065288">
      <w:pPr>
        <w:rPr>
          <w:rFonts w:ascii="Arial" w:hAnsi="Arial"/>
          <w:sz w:val="22"/>
        </w:rPr>
      </w:pPr>
      <w:r>
        <w:rPr>
          <w:rFonts w:ascii="Arial" w:hAnsi="Arial"/>
          <w:sz w:val="22"/>
        </w:rPr>
        <w:t>Blocking</w:t>
      </w:r>
    </w:p>
    <w:p w:rsidR="00B45863" w:rsidRPr="00B613A5" w:rsidRDefault="00B45863" w:rsidP="00B45863">
      <w:pPr>
        <w:rPr>
          <w:i/>
        </w:rPr>
      </w:pPr>
      <w:r w:rsidRPr="00B613A5">
        <w:rPr>
          <w:rFonts w:ascii="Arial" w:hAnsi="Arial" w:cs="Arial"/>
          <w:b/>
          <w:color w:val="0000FF"/>
          <w:sz w:val="24"/>
          <w:u w:val="thick"/>
        </w:rPr>
        <w:t>R4-1914528</w:t>
      </w:r>
      <w:r w:rsidRPr="00B613A5">
        <w:rPr>
          <w:b/>
        </w:rPr>
        <w:tab/>
        <w:t>TP to TR 38.820: Update of technical background for BS out-of-band blocking in subclause 7.4.2.5</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Ericsson</w:t>
      </w:r>
    </w:p>
    <w:p w:rsidR="00B45863" w:rsidRPr="00B613A5" w:rsidRDefault="00B45863" w:rsidP="00B45863">
      <w:pPr>
        <w:rPr>
          <w:rFonts w:ascii="Arial" w:hAnsi="Arial" w:cs="Arial"/>
          <w:b/>
        </w:rPr>
      </w:pPr>
      <w:r w:rsidRPr="00B613A5">
        <w:rPr>
          <w:rFonts w:ascii="Arial" w:hAnsi="Arial" w:cs="Arial"/>
          <w:b/>
        </w:rPr>
        <w:t xml:space="preserve">Abstract: </w:t>
      </w:r>
    </w:p>
    <w:p w:rsidR="00B45863" w:rsidRPr="00B613A5" w:rsidRDefault="00B45863" w:rsidP="00B45863">
      <w:r w:rsidRPr="00B613A5">
        <w:t>Last meeting a text proposal with background information related to out-of-band blocking was approved [1]. In this contribution a new version with correct change marks have been created. The text proposal is attached at the end of this contribution.</w:t>
      </w:r>
    </w:p>
    <w:p w:rsidR="00B45863" w:rsidRPr="00B613A5" w:rsidRDefault="00B45863" w:rsidP="00B45863">
      <w:pPr>
        <w:rPr>
          <w:rFonts w:ascii="Arial" w:hAnsi="Arial" w:cs="Arial"/>
          <w:b/>
        </w:rPr>
      </w:pPr>
      <w:r w:rsidRPr="00B613A5">
        <w:rPr>
          <w:rFonts w:ascii="Arial" w:hAnsi="Arial" w:cs="Arial"/>
          <w:b/>
        </w:rPr>
        <w:t xml:space="preserve">Discussion: </w:t>
      </w:r>
    </w:p>
    <w:p w:rsidR="00B45863" w:rsidRDefault="00C973B8" w:rsidP="00B45863">
      <w:r>
        <w:t xml:space="preserve">Huawei: </w:t>
      </w:r>
      <w:r w:rsidR="00B01B52">
        <w:t xml:space="preserve">some </w:t>
      </w:r>
      <w:r w:rsidR="009D38A7">
        <w:t xml:space="preserve">comments to the text. </w:t>
      </w:r>
    </w:p>
    <w:p w:rsidR="009D38A7" w:rsidRDefault="009D38A7" w:rsidP="00B45863">
      <w:r>
        <w:t xml:space="preserve">Huawei: </w:t>
      </w:r>
      <w:r w:rsidR="00B01B52">
        <w:t>refer to sensitivity</w:t>
      </w:r>
      <w:r w:rsidR="00025323">
        <w:t xml:space="preserve"> section</w:t>
      </w:r>
      <w:r w:rsidR="00B01B52">
        <w:t>.</w:t>
      </w:r>
    </w:p>
    <w:p w:rsidR="00C973B8" w:rsidRPr="00B613A5" w:rsidRDefault="00025323" w:rsidP="00B45863">
      <w:r>
        <w:t xml:space="preserve">Nokia: </w:t>
      </w:r>
      <w:r w:rsidR="00B01B52">
        <w:t>error in ta</w:t>
      </w:r>
      <w:r>
        <w:t xml:space="preserve">ble: </w:t>
      </w:r>
      <w:r w:rsidR="00B01B52">
        <w:t xml:space="preserve">the blocking shall start </w:t>
      </w:r>
      <w:r>
        <w:t>from 1 MHz</w:t>
      </w:r>
      <w:r w:rsidR="00B01B52">
        <w:t>, not 30MHz. S</w:t>
      </w:r>
      <w:r>
        <w:t xml:space="preserve">ub-element wording corrected in Nokia paper. </w:t>
      </w:r>
    </w:p>
    <w:p w:rsidR="00B45863" w:rsidRDefault="00B45863" w:rsidP="00B45863">
      <w:pPr>
        <w:rPr>
          <w:rFonts w:ascii="Arial" w:hAnsi="Arial"/>
          <w:sz w:val="22"/>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B01B52">
        <w:rPr>
          <w:rFonts w:ascii="Arial" w:hAnsi="Arial" w:cs="Arial"/>
          <w:b/>
          <w:color w:val="993300"/>
          <w:u w:val="single"/>
        </w:rPr>
        <w:t>R</w:t>
      </w:r>
      <w:r w:rsidR="005B28FD">
        <w:rPr>
          <w:rFonts w:ascii="Arial" w:hAnsi="Arial" w:cs="Arial"/>
          <w:b/>
          <w:color w:val="993300"/>
          <w:u w:val="single"/>
        </w:rPr>
        <w:t>evised</w:t>
      </w:r>
      <w:r w:rsidRPr="00B613A5">
        <w:rPr>
          <w:color w:val="993300"/>
          <w:u w:val="single"/>
        </w:rPr>
        <w:t>.</w:t>
      </w:r>
      <w:r w:rsidRPr="00B613A5">
        <w:rPr>
          <w:color w:val="993300"/>
          <w:u w:val="single"/>
        </w:rPr>
        <w:br/>
      </w:r>
    </w:p>
    <w:p w:rsidR="009A6263" w:rsidRDefault="009A6263" w:rsidP="00B45863">
      <w:pPr>
        <w:rPr>
          <w:rFonts w:ascii="Arial" w:hAnsi="Arial"/>
          <w:sz w:val="22"/>
        </w:rPr>
      </w:pPr>
    </w:p>
    <w:p w:rsidR="009A6263" w:rsidRPr="00D14F0B" w:rsidRDefault="00A02A93" w:rsidP="00065288">
      <w:pPr>
        <w:rPr>
          <w:rFonts w:ascii="Arial" w:hAnsi="Arial"/>
          <w:sz w:val="22"/>
        </w:rPr>
      </w:pPr>
      <w:r w:rsidRPr="00D14F0B">
        <w:rPr>
          <w:rFonts w:ascii="Arial" w:hAnsi="Arial"/>
          <w:sz w:val="22"/>
        </w:rPr>
        <w:t>Rx spur</w:t>
      </w:r>
    </w:p>
    <w:p w:rsidR="00A02A93" w:rsidRPr="00B613A5" w:rsidRDefault="00A02A93" w:rsidP="00A02A93">
      <w:pPr>
        <w:rPr>
          <w:i/>
        </w:rPr>
      </w:pPr>
      <w:r w:rsidRPr="00B613A5">
        <w:rPr>
          <w:rFonts w:ascii="Arial" w:hAnsi="Arial" w:cs="Arial"/>
          <w:b/>
          <w:color w:val="0000FF"/>
          <w:sz w:val="24"/>
          <w:u w:val="thick"/>
        </w:rPr>
        <w:t>R4-1914754</w:t>
      </w:r>
      <w:r w:rsidRPr="00B613A5">
        <w:rPr>
          <w:b/>
        </w:rPr>
        <w:tab/>
        <w:t>[7to24] TP to TS 38.820 BS Rx spurious emissions</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Huawei</w:t>
      </w:r>
    </w:p>
    <w:p w:rsidR="00A02A93" w:rsidRPr="00B613A5" w:rsidRDefault="00A02A93" w:rsidP="00A02A93">
      <w:pPr>
        <w:rPr>
          <w:rFonts w:ascii="Arial" w:hAnsi="Arial" w:cs="Arial"/>
          <w:b/>
        </w:rPr>
      </w:pPr>
      <w:r w:rsidRPr="00B613A5">
        <w:rPr>
          <w:rFonts w:ascii="Arial" w:hAnsi="Arial" w:cs="Arial"/>
          <w:b/>
        </w:rPr>
        <w:t xml:space="preserve">Abstract: </w:t>
      </w:r>
    </w:p>
    <w:p w:rsidR="00A02A93" w:rsidRPr="00B613A5" w:rsidRDefault="00A02A93" w:rsidP="00A02A93">
      <w:r w:rsidRPr="00B613A5">
        <w:t>BS Rx spurious emissions for  7 to 24GHz BS</w:t>
      </w:r>
    </w:p>
    <w:p w:rsidR="00A02A93" w:rsidRPr="00B613A5" w:rsidRDefault="00A02A93" w:rsidP="00A02A93">
      <w:pPr>
        <w:rPr>
          <w:rFonts w:ascii="Arial" w:hAnsi="Arial" w:cs="Arial"/>
          <w:b/>
        </w:rPr>
      </w:pPr>
      <w:r w:rsidRPr="00B613A5">
        <w:rPr>
          <w:rFonts w:ascii="Arial" w:hAnsi="Arial" w:cs="Arial"/>
          <w:b/>
        </w:rPr>
        <w:t xml:space="preserve">Discussion: </w:t>
      </w:r>
    </w:p>
    <w:p w:rsidR="00A02A93" w:rsidRDefault="005B28FD" w:rsidP="00A02A93">
      <w:r>
        <w:t xml:space="preserve">Ericsson: we agreed the final conclusion for FR1 and FR2. There is some statement in the beginning with </w:t>
      </w:r>
      <w:r w:rsidR="00670EA3">
        <w:t>eqution -</w:t>
      </w:r>
      <w:r>
        <w:t xml:space="preserve"> not sure it if is fully motivated. Danger from the regulation point of view. Prefer to remove number. Paragraph below equation – revise. </w:t>
      </w:r>
    </w:p>
    <w:p w:rsidR="005B28FD" w:rsidRDefault="005B28FD" w:rsidP="00A02A93">
      <w:r>
        <w:t xml:space="preserve">Nokia: </w:t>
      </w:r>
      <w:r w:rsidR="00693996">
        <w:t xml:space="preserve">agree with Ericsson, even if it is internal TR. </w:t>
      </w:r>
      <w:r w:rsidR="000F1051">
        <w:t xml:space="preserve">Wording issues. </w:t>
      </w:r>
    </w:p>
    <w:p w:rsidR="005B28FD" w:rsidRPr="00B613A5" w:rsidRDefault="00CB7A8D" w:rsidP="00A02A93">
      <w:r>
        <w:t xml:space="preserve">ZTE: </w:t>
      </w:r>
      <w:r w:rsidR="0017728F">
        <w:t xml:space="preserve">concerns on 15 dB difference. </w:t>
      </w:r>
    </w:p>
    <w:p w:rsidR="00A02A93" w:rsidRDefault="00A02A93" w:rsidP="00A02A93">
      <w:pPr>
        <w:rPr>
          <w:rFonts w:ascii="Arial" w:hAnsi="Arial"/>
          <w:sz w:val="22"/>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670EA3">
        <w:rPr>
          <w:rFonts w:ascii="Arial" w:hAnsi="Arial" w:cs="Arial"/>
          <w:b/>
          <w:color w:val="993300"/>
          <w:u w:val="single"/>
        </w:rPr>
        <w:t>Revised</w:t>
      </w:r>
      <w:r w:rsidRPr="00B613A5">
        <w:rPr>
          <w:color w:val="993300"/>
          <w:u w:val="single"/>
        </w:rPr>
        <w:t>.</w:t>
      </w:r>
    </w:p>
    <w:p w:rsidR="009A6263" w:rsidRPr="00B613A5" w:rsidRDefault="009A6263" w:rsidP="00A02A93">
      <w:pPr>
        <w:rPr>
          <w:rFonts w:ascii="Arial" w:hAnsi="Arial"/>
          <w:sz w:val="22"/>
        </w:rPr>
      </w:pPr>
    </w:p>
    <w:p w:rsidR="00065288" w:rsidRPr="00065288" w:rsidRDefault="00892BF3" w:rsidP="00065288">
      <w:pPr>
        <w:rPr>
          <w:color w:val="993300"/>
          <w:highlight w:val="yellow"/>
          <w:u w:val="single"/>
        </w:rPr>
      </w:pPr>
      <w:r w:rsidRPr="00B613A5">
        <w:rPr>
          <w:rFonts w:ascii="Arial" w:hAnsi="Arial"/>
          <w:sz w:val="22"/>
        </w:rPr>
        <w:t>ICS</w:t>
      </w:r>
    </w:p>
    <w:p w:rsidR="00065288" w:rsidRPr="00B613A5" w:rsidRDefault="00065288" w:rsidP="00065288">
      <w:pPr>
        <w:rPr>
          <w:i/>
        </w:rPr>
      </w:pPr>
      <w:r w:rsidRPr="00B613A5">
        <w:rPr>
          <w:rFonts w:ascii="Arial" w:hAnsi="Arial" w:cs="Arial"/>
          <w:b/>
          <w:color w:val="0000FF"/>
          <w:sz w:val="24"/>
          <w:u w:val="thick"/>
        </w:rPr>
        <w:t>R4-1914211</w:t>
      </w:r>
      <w:r w:rsidRPr="00B613A5">
        <w:rPr>
          <w:b/>
        </w:rPr>
        <w:tab/>
        <w:t>on ICS 7-24GHz</w:t>
      </w:r>
      <w:r w:rsidRPr="00B613A5">
        <w:rPr>
          <w:b/>
        </w:rPr>
        <w:br/>
      </w:r>
      <w:r w:rsidRPr="00B613A5">
        <w:tab/>
      </w:r>
      <w:r w:rsidRPr="00B613A5">
        <w:tab/>
      </w:r>
      <w:r w:rsidRPr="00B613A5">
        <w:tab/>
      </w:r>
      <w:r w:rsidRPr="00B613A5">
        <w:tab/>
      </w:r>
      <w:r w:rsidRPr="00B613A5">
        <w:tab/>
      </w:r>
      <w:r w:rsidRPr="00B613A5">
        <w:tab/>
        <w:t xml:space="preserve">  CR-  rev  Cat:  (Rel-16) v</w:t>
      </w:r>
      <w:r w:rsidRPr="00B613A5">
        <w:br/>
      </w:r>
      <w:r w:rsidRPr="00B613A5">
        <w:rPr>
          <w:i/>
        </w:rPr>
        <w:tab/>
      </w:r>
      <w:r w:rsidRPr="00B613A5">
        <w:rPr>
          <w:i/>
        </w:rPr>
        <w:tab/>
      </w:r>
      <w:r w:rsidRPr="00B613A5">
        <w:rPr>
          <w:i/>
        </w:rPr>
        <w:tab/>
      </w:r>
      <w:r w:rsidRPr="00B613A5">
        <w:rPr>
          <w:i/>
        </w:rPr>
        <w:tab/>
      </w:r>
      <w:r w:rsidRPr="00B613A5">
        <w:rPr>
          <w:i/>
        </w:rPr>
        <w:tab/>
        <w:t>Source: ZTE Corporation</w:t>
      </w:r>
    </w:p>
    <w:p w:rsidR="00065288" w:rsidRPr="00B613A5" w:rsidRDefault="00065288" w:rsidP="00065288">
      <w:pPr>
        <w:rPr>
          <w:rFonts w:ascii="Arial" w:hAnsi="Arial" w:cs="Arial"/>
          <w:b/>
        </w:rPr>
      </w:pPr>
      <w:r w:rsidRPr="00B613A5">
        <w:rPr>
          <w:rFonts w:ascii="Arial" w:hAnsi="Arial" w:cs="Arial"/>
          <w:b/>
        </w:rPr>
        <w:t xml:space="preserve">Abstract: </w:t>
      </w:r>
    </w:p>
    <w:p w:rsidR="00065288" w:rsidRPr="00B613A5" w:rsidRDefault="00065288" w:rsidP="00065288">
      <w:r w:rsidRPr="00B613A5">
        <w:t>In this paper, we try to follow the same principle to give some analysis of the ICS requirement.</w:t>
      </w:r>
    </w:p>
    <w:p w:rsidR="00065288" w:rsidRPr="00B613A5" w:rsidRDefault="00065288" w:rsidP="00065288">
      <w:pPr>
        <w:rPr>
          <w:rFonts w:ascii="Arial" w:hAnsi="Arial" w:cs="Arial"/>
          <w:b/>
        </w:rPr>
      </w:pPr>
      <w:r w:rsidRPr="00B613A5">
        <w:rPr>
          <w:rFonts w:ascii="Arial" w:hAnsi="Arial" w:cs="Arial"/>
          <w:b/>
        </w:rPr>
        <w:t xml:space="preserve">Discussion: </w:t>
      </w:r>
    </w:p>
    <w:p w:rsidR="00065288" w:rsidRPr="00B613A5" w:rsidRDefault="00696808" w:rsidP="00065288">
      <w:r>
        <w:t>Huawei: similar analysis comparing to Huawei paper last meeting, plus IOT and SNR breakdown.</w:t>
      </w:r>
    </w:p>
    <w:p w:rsidR="00065288" w:rsidRPr="00B613A5" w:rsidRDefault="00065288" w:rsidP="00065288">
      <w:pPr>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696808">
        <w:rPr>
          <w:rFonts w:ascii="Arial" w:hAnsi="Arial" w:cs="Arial"/>
          <w:b/>
          <w:color w:val="993300"/>
          <w:u w:val="single"/>
        </w:rPr>
        <w:t>N</w:t>
      </w:r>
      <w:r w:rsidR="0017728F">
        <w:rPr>
          <w:rFonts w:ascii="Arial" w:hAnsi="Arial" w:cs="Arial"/>
          <w:b/>
          <w:color w:val="993300"/>
          <w:u w:val="single"/>
        </w:rPr>
        <w:t>oted</w:t>
      </w:r>
      <w:r w:rsidRPr="00B613A5">
        <w:rPr>
          <w:color w:val="993300"/>
          <w:u w:val="single"/>
        </w:rPr>
        <w:t>.</w:t>
      </w:r>
      <w:r w:rsidRPr="00B613A5">
        <w:rPr>
          <w:color w:val="993300"/>
          <w:u w:val="single"/>
        </w:rPr>
        <w:br/>
      </w:r>
      <w:r w:rsidRPr="00B613A5">
        <w:rPr>
          <w:color w:val="993300"/>
          <w:u w:val="single"/>
        </w:rPr>
        <w:br/>
      </w:r>
    </w:p>
    <w:p w:rsidR="00065288" w:rsidRPr="00B613A5" w:rsidRDefault="00065288" w:rsidP="00065288">
      <w:pPr>
        <w:rPr>
          <w:i/>
        </w:rPr>
      </w:pPr>
      <w:r w:rsidRPr="00B613A5">
        <w:rPr>
          <w:rFonts w:ascii="Arial" w:hAnsi="Arial" w:cs="Arial"/>
          <w:b/>
          <w:color w:val="0000FF"/>
          <w:sz w:val="24"/>
          <w:u w:val="thick"/>
        </w:rPr>
        <w:t>R4-1914212</w:t>
      </w:r>
      <w:r w:rsidRPr="00B613A5">
        <w:rPr>
          <w:b/>
        </w:rPr>
        <w:tab/>
        <w:t>TP to TR 38.820 on ICS 7-24GHz</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ZTE Corporation</w:t>
      </w:r>
    </w:p>
    <w:p w:rsidR="00065288" w:rsidRPr="00B613A5" w:rsidRDefault="00065288" w:rsidP="00065288">
      <w:pPr>
        <w:rPr>
          <w:rFonts w:ascii="Arial" w:hAnsi="Arial" w:cs="Arial"/>
          <w:b/>
        </w:rPr>
      </w:pPr>
      <w:r w:rsidRPr="00B613A5">
        <w:rPr>
          <w:rFonts w:ascii="Arial" w:hAnsi="Arial" w:cs="Arial"/>
          <w:b/>
        </w:rPr>
        <w:t xml:space="preserve">Abstract: </w:t>
      </w:r>
    </w:p>
    <w:p w:rsidR="00065288" w:rsidRPr="00B613A5" w:rsidRDefault="00065288" w:rsidP="00065288">
      <w:r w:rsidRPr="00B613A5">
        <w:t>Proposed TP to TR of ICS for 7-24GHz</w:t>
      </w:r>
    </w:p>
    <w:p w:rsidR="00065288" w:rsidRDefault="00065288" w:rsidP="00065288">
      <w:pPr>
        <w:rPr>
          <w:rFonts w:ascii="Arial" w:hAnsi="Arial" w:cs="Arial"/>
          <w:b/>
        </w:rPr>
      </w:pPr>
      <w:r w:rsidRPr="00B613A5">
        <w:rPr>
          <w:rFonts w:ascii="Arial" w:hAnsi="Arial" w:cs="Arial"/>
          <w:b/>
        </w:rPr>
        <w:t xml:space="preserve">Discussion: </w:t>
      </w:r>
    </w:p>
    <w:p w:rsidR="0017728F" w:rsidRPr="009F6036" w:rsidRDefault="0017728F" w:rsidP="00065288">
      <w:r w:rsidRPr="009F6036">
        <w:t>Nokia, Huawei: remove “at least 9</w:t>
      </w:r>
      <w:r w:rsidR="00696808">
        <w:t xml:space="preserve"> </w:t>
      </w:r>
      <w:r w:rsidRPr="009F6036">
        <w:t>dB”</w:t>
      </w:r>
    </w:p>
    <w:p w:rsidR="00696808" w:rsidRDefault="00CA57DC" w:rsidP="00065288">
      <w:r w:rsidRPr="009F6036">
        <w:t xml:space="preserve">Ericsson: great concerns about the TP. </w:t>
      </w:r>
    </w:p>
    <w:p w:rsidR="00065288" w:rsidRPr="00B613A5" w:rsidRDefault="00696808" w:rsidP="00065288">
      <w:r>
        <w:t xml:space="preserve">Huawei: </w:t>
      </w:r>
      <w:r w:rsidR="007E4847">
        <w:t xml:space="preserve">consider requirements text from Huawei paper in 5024. </w:t>
      </w:r>
    </w:p>
    <w:p w:rsidR="00892BF3" w:rsidRDefault="00065288" w:rsidP="00892BF3">
      <w:pPr>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17728F">
        <w:rPr>
          <w:rFonts w:ascii="Arial" w:hAnsi="Arial" w:cs="Arial"/>
          <w:b/>
          <w:color w:val="993300"/>
          <w:u w:val="single"/>
        </w:rPr>
        <w:t>Revised</w:t>
      </w:r>
      <w:r w:rsidRPr="00B613A5">
        <w:rPr>
          <w:color w:val="993300"/>
          <w:u w:val="single"/>
        </w:rPr>
        <w:t>.</w:t>
      </w:r>
    </w:p>
    <w:p w:rsidR="00892BF3" w:rsidRPr="00B613A5" w:rsidRDefault="00065288" w:rsidP="00892BF3">
      <w:pPr>
        <w:rPr>
          <w:i/>
        </w:rPr>
      </w:pPr>
      <w:r w:rsidRPr="00065288">
        <w:rPr>
          <w:color w:val="993300"/>
          <w:highlight w:val="yellow"/>
          <w:u w:val="single"/>
        </w:rPr>
        <w:br/>
      </w:r>
      <w:r w:rsidRPr="00065288">
        <w:rPr>
          <w:color w:val="993300"/>
          <w:highlight w:val="yellow"/>
          <w:u w:val="single"/>
        </w:rPr>
        <w:br/>
      </w:r>
      <w:r w:rsidR="00892BF3" w:rsidRPr="00B613A5">
        <w:rPr>
          <w:rFonts w:ascii="Arial" w:hAnsi="Arial" w:cs="Arial"/>
          <w:b/>
          <w:color w:val="0000FF"/>
          <w:sz w:val="24"/>
          <w:u w:val="thick"/>
        </w:rPr>
        <w:t>R4-1915024</w:t>
      </w:r>
      <w:r w:rsidR="00892BF3" w:rsidRPr="00B613A5">
        <w:rPr>
          <w:b/>
        </w:rPr>
        <w:tab/>
        <w:t>TP to TR 38.820: NR BS in-channel selectivity (ICS) for 7-24 GHz range</w:t>
      </w:r>
      <w:r w:rsidR="00892BF3" w:rsidRPr="00B613A5">
        <w:rPr>
          <w:b/>
        </w:rPr>
        <w:br/>
      </w:r>
      <w:r w:rsidR="00892BF3" w:rsidRPr="00B613A5">
        <w:lastRenderedPageBreak/>
        <w:tab/>
      </w:r>
      <w:r w:rsidR="00892BF3" w:rsidRPr="00B613A5">
        <w:tab/>
      </w:r>
      <w:r w:rsidR="00892BF3" w:rsidRPr="00B613A5">
        <w:tab/>
      </w:r>
      <w:r w:rsidR="00892BF3" w:rsidRPr="00B613A5">
        <w:tab/>
      </w:r>
      <w:r w:rsidR="00892BF3" w:rsidRPr="00B613A5">
        <w:tab/>
        <w:t>38.820</w:t>
      </w:r>
      <w:r w:rsidR="00892BF3" w:rsidRPr="00B613A5">
        <w:tab/>
        <w:t xml:space="preserve">  CR-  rev  Cat:  (Rel-16) v0.3.0</w:t>
      </w:r>
      <w:r w:rsidR="00892BF3" w:rsidRPr="00B613A5">
        <w:br/>
      </w:r>
      <w:r w:rsidR="00892BF3" w:rsidRPr="00B613A5">
        <w:rPr>
          <w:i/>
        </w:rPr>
        <w:tab/>
      </w:r>
      <w:r w:rsidR="00892BF3" w:rsidRPr="00B613A5">
        <w:rPr>
          <w:i/>
        </w:rPr>
        <w:tab/>
      </w:r>
      <w:r w:rsidR="00892BF3" w:rsidRPr="00B613A5">
        <w:rPr>
          <w:i/>
        </w:rPr>
        <w:tab/>
      </w:r>
      <w:r w:rsidR="00892BF3" w:rsidRPr="00B613A5">
        <w:rPr>
          <w:i/>
        </w:rPr>
        <w:tab/>
      </w:r>
      <w:r w:rsidR="00892BF3" w:rsidRPr="00B613A5">
        <w:rPr>
          <w:i/>
        </w:rPr>
        <w:tab/>
        <w:t>Source: Huawei</w:t>
      </w:r>
    </w:p>
    <w:p w:rsidR="00892BF3" w:rsidRPr="00B613A5" w:rsidRDefault="00892BF3" w:rsidP="00892BF3">
      <w:pPr>
        <w:rPr>
          <w:rFonts w:ascii="Arial" w:hAnsi="Arial" w:cs="Arial"/>
          <w:b/>
        </w:rPr>
      </w:pPr>
      <w:r w:rsidRPr="00B613A5">
        <w:rPr>
          <w:rFonts w:ascii="Arial" w:hAnsi="Arial" w:cs="Arial"/>
          <w:b/>
        </w:rPr>
        <w:t xml:space="preserve">Abstract: </w:t>
      </w:r>
    </w:p>
    <w:p w:rsidR="00892BF3" w:rsidRPr="00B613A5" w:rsidRDefault="00892BF3" w:rsidP="00892BF3">
      <w:r w:rsidRPr="00B613A5">
        <w:t>Based on related discussion paper submitted last meeting, this TP to TR 38.820 on the in-channel selectivity requirements is submitted for approval.</w:t>
      </w:r>
    </w:p>
    <w:p w:rsidR="00892BF3" w:rsidRPr="00B613A5" w:rsidRDefault="00892BF3" w:rsidP="00892BF3">
      <w:pPr>
        <w:rPr>
          <w:rFonts w:ascii="Arial" w:hAnsi="Arial" w:cs="Arial"/>
          <w:b/>
        </w:rPr>
      </w:pPr>
      <w:r w:rsidRPr="00B613A5">
        <w:rPr>
          <w:rFonts w:ascii="Arial" w:hAnsi="Arial" w:cs="Arial"/>
          <w:b/>
        </w:rPr>
        <w:t xml:space="preserve">Discussion: </w:t>
      </w:r>
    </w:p>
    <w:p w:rsidR="00892BF3" w:rsidRPr="00B613A5" w:rsidRDefault="00892BF3" w:rsidP="00892BF3"/>
    <w:p w:rsidR="00892BF3" w:rsidRPr="00B613A5" w:rsidRDefault="00892BF3" w:rsidP="00892BF3">
      <w:pPr>
        <w:rPr>
          <w:color w:val="993300"/>
          <w:u w:val="single"/>
        </w:rPr>
      </w:pPr>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7E4847">
        <w:rPr>
          <w:rFonts w:ascii="Arial" w:hAnsi="Arial" w:cs="Arial"/>
          <w:b/>
          <w:color w:val="993300"/>
          <w:u w:val="single"/>
        </w:rPr>
        <w:t>Revised</w:t>
      </w:r>
      <w:r w:rsidRPr="00B613A5">
        <w:rPr>
          <w:color w:val="993300"/>
          <w:u w:val="single"/>
        </w:rPr>
        <w:t>.</w:t>
      </w:r>
    </w:p>
    <w:p w:rsidR="00065288" w:rsidRDefault="00065288" w:rsidP="00065288">
      <w:pPr>
        <w:rPr>
          <w:color w:val="993300"/>
          <w:highlight w:val="yellow"/>
          <w:u w:val="single"/>
        </w:rPr>
      </w:pPr>
    </w:p>
    <w:p w:rsidR="009A6263" w:rsidRDefault="009A6263" w:rsidP="00065288">
      <w:pPr>
        <w:rPr>
          <w:color w:val="993300"/>
          <w:highlight w:val="yellow"/>
          <w:u w:val="single"/>
        </w:rPr>
      </w:pPr>
    </w:p>
    <w:p w:rsidR="00A377C1" w:rsidRPr="00B613A5" w:rsidRDefault="00A377C1" w:rsidP="00B613A5">
      <w:pPr>
        <w:rPr>
          <w:rFonts w:ascii="Arial" w:hAnsi="Arial"/>
          <w:sz w:val="22"/>
        </w:rPr>
      </w:pPr>
      <w:r w:rsidRPr="00B613A5">
        <w:rPr>
          <w:rFonts w:ascii="Arial" w:hAnsi="Arial"/>
          <w:sz w:val="22"/>
        </w:rPr>
        <w:t>Other Rx requirements</w:t>
      </w:r>
    </w:p>
    <w:p w:rsidR="00A377C1" w:rsidRPr="00B613A5" w:rsidRDefault="00A377C1" w:rsidP="00A377C1">
      <w:pPr>
        <w:rPr>
          <w:i/>
        </w:rPr>
      </w:pPr>
      <w:r w:rsidRPr="00B613A5">
        <w:rPr>
          <w:rFonts w:ascii="Arial" w:hAnsi="Arial" w:cs="Arial"/>
          <w:b/>
          <w:color w:val="0000FF"/>
          <w:sz w:val="24"/>
          <w:u w:val="thick"/>
        </w:rPr>
        <w:t>R4-1913799</w:t>
      </w:r>
      <w:r w:rsidRPr="00B613A5">
        <w:rPr>
          <w:b/>
        </w:rPr>
        <w:tab/>
        <w:t>TP to TR 38.820: Update of applicability of BS requirement sets for 7-24 GHz frequency range</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Nokia, Nokia Shanghai Bell</w:t>
      </w:r>
    </w:p>
    <w:p w:rsidR="00A377C1" w:rsidRPr="00B613A5" w:rsidRDefault="00A377C1" w:rsidP="00A377C1">
      <w:pPr>
        <w:rPr>
          <w:rFonts w:ascii="Arial" w:hAnsi="Arial" w:cs="Arial"/>
          <w:b/>
        </w:rPr>
      </w:pPr>
      <w:r w:rsidRPr="00B613A5">
        <w:rPr>
          <w:rFonts w:ascii="Arial" w:hAnsi="Arial" w:cs="Arial"/>
          <w:b/>
        </w:rPr>
        <w:t xml:space="preserve">Abstract: </w:t>
      </w:r>
    </w:p>
    <w:p w:rsidR="00A377C1" w:rsidRPr="00B613A5" w:rsidRDefault="00A377C1" w:rsidP="00A377C1">
      <w:r w:rsidRPr="00B613A5">
        <w:t>This contribution provides a TP to update TR 38.820 to rectify the identified ambiguities and errors.</w:t>
      </w:r>
    </w:p>
    <w:p w:rsidR="00A377C1" w:rsidRDefault="00A377C1" w:rsidP="00A377C1">
      <w:pPr>
        <w:rPr>
          <w:rFonts w:ascii="Arial" w:hAnsi="Arial" w:cs="Arial"/>
          <w:b/>
        </w:rPr>
      </w:pPr>
      <w:r w:rsidRPr="00B613A5">
        <w:rPr>
          <w:rFonts w:ascii="Arial" w:hAnsi="Arial" w:cs="Arial"/>
          <w:b/>
        </w:rPr>
        <w:t xml:space="preserve">Discussion: </w:t>
      </w:r>
    </w:p>
    <w:p w:rsidR="0017728F" w:rsidRPr="009F6036" w:rsidRDefault="0017728F" w:rsidP="00A377C1">
      <w:r w:rsidRPr="009F6036">
        <w:t>Huawei: skept vs. kept</w:t>
      </w:r>
      <w:r w:rsidR="0040135F">
        <w:t xml:space="preserve"> wording: the original is correct. </w:t>
      </w:r>
    </w:p>
    <w:p w:rsidR="0017728F" w:rsidRPr="009F6036" w:rsidRDefault="0017728F" w:rsidP="00A377C1">
      <w:r w:rsidRPr="009F6036">
        <w:t xml:space="preserve">Huawei: some text modificaations: “detected and demodulated.” This is redundant. </w:t>
      </w:r>
    </w:p>
    <w:p w:rsidR="00A377C1" w:rsidRPr="00B613A5" w:rsidRDefault="0017728F" w:rsidP="00A377C1">
      <w:r>
        <w:t xml:space="preserve">Nokia: </w:t>
      </w:r>
      <w:r w:rsidRPr="009F6036">
        <w:t xml:space="preserve">demodulated is </w:t>
      </w:r>
      <w:r w:rsidR="0040135F">
        <w:t xml:space="preserve">related to </w:t>
      </w:r>
      <w:r w:rsidRPr="009F6036">
        <w:t>BB</w:t>
      </w:r>
      <w:r w:rsidR="0040135F">
        <w:t xml:space="preserve"> only</w:t>
      </w:r>
      <w:r w:rsidRPr="009F6036">
        <w:t xml:space="preserve">. </w:t>
      </w:r>
    </w:p>
    <w:p w:rsidR="00A06D74" w:rsidRDefault="00A377C1" w:rsidP="00B613A5">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40135F">
        <w:rPr>
          <w:rFonts w:ascii="Arial" w:hAnsi="Arial" w:cs="Arial"/>
          <w:b/>
          <w:color w:val="993300"/>
          <w:u w:val="single"/>
        </w:rPr>
        <w:t>R</w:t>
      </w:r>
      <w:r w:rsidR="0017728F">
        <w:rPr>
          <w:rFonts w:ascii="Arial" w:hAnsi="Arial" w:cs="Arial"/>
          <w:b/>
          <w:color w:val="993300"/>
          <w:u w:val="single"/>
        </w:rPr>
        <w:t>evised</w:t>
      </w:r>
      <w:r w:rsidRPr="00B613A5">
        <w:rPr>
          <w:color w:val="993300"/>
          <w:u w:val="single"/>
        </w:rPr>
        <w:t>.</w:t>
      </w:r>
    </w:p>
    <w:p w:rsidR="009A6263" w:rsidRPr="00B613A5" w:rsidRDefault="009A6263" w:rsidP="00B613A5"/>
    <w:p w:rsidR="006B048A" w:rsidRPr="00B613A5" w:rsidRDefault="006B048A" w:rsidP="006B048A">
      <w:r w:rsidRPr="00D14F0B">
        <w:rPr>
          <w:rFonts w:ascii="Arial" w:hAnsi="Arial"/>
          <w:sz w:val="22"/>
        </w:rPr>
        <w:t xml:space="preserve">Rx </w:t>
      </w:r>
      <w:r w:rsidRPr="00B613A5">
        <w:rPr>
          <w:rFonts w:ascii="Arial" w:hAnsi="Arial"/>
          <w:sz w:val="22"/>
        </w:rPr>
        <w:t>requirements overview</w:t>
      </w:r>
    </w:p>
    <w:p w:rsidR="006B048A" w:rsidRPr="00B613A5" w:rsidRDefault="006B048A" w:rsidP="006B048A">
      <w:pPr>
        <w:rPr>
          <w:i/>
        </w:rPr>
      </w:pPr>
      <w:r w:rsidRPr="00B613A5">
        <w:rPr>
          <w:rFonts w:ascii="Arial" w:hAnsi="Arial" w:cs="Arial"/>
          <w:b/>
          <w:color w:val="0000FF"/>
          <w:sz w:val="24"/>
          <w:u w:val="thick"/>
        </w:rPr>
        <w:t>R4-1914755</w:t>
      </w:r>
      <w:r w:rsidRPr="00B613A5">
        <w:rPr>
          <w:b/>
        </w:rPr>
        <w:tab/>
        <w:t>[7to24] TP to TR 38.820 BS RX summary table update</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Huawei</w:t>
      </w:r>
    </w:p>
    <w:p w:rsidR="006B048A" w:rsidRPr="00B613A5" w:rsidRDefault="006B048A" w:rsidP="006B048A">
      <w:pPr>
        <w:rPr>
          <w:rFonts w:ascii="Arial" w:hAnsi="Arial" w:cs="Arial"/>
          <w:b/>
        </w:rPr>
      </w:pPr>
      <w:r w:rsidRPr="00B613A5">
        <w:rPr>
          <w:rFonts w:ascii="Arial" w:hAnsi="Arial" w:cs="Arial"/>
          <w:b/>
        </w:rPr>
        <w:t xml:space="preserve">Abstract: </w:t>
      </w:r>
    </w:p>
    <w:p w:rsidR="006B048A" w:rsidRPr="00B613A5" w:rsidRDefault="006B048A" w:rsidP="006B048A">
      <w:r w:rsidRPr="00B613A5">
        <w:t>Update the BS Rx requirements summary table for sub-clauses agreed in TR last meeting</w:t>
      </w:r>
    </w:p>
    <w:p w:rsidR="006B048A" w:rsidRPr="00B613A5" w:rsidRDefault="006B048A" w:rsidP="006B048A">
      <w:pPr>
        <w:rPr>
          <w:rFonts w:ascii="Arial" w:hAnsi="Arial" w:cs="Arial"/>
          <w:b/>
        </w:rPr>
      </w:pPr>
      <w:r w:rsidRPr="00B613A5">
        <w:rPr>
          <w:rFonts w:ascii="Arial" w:hAnsi="Arial" w:cs="Arial"/>
          <w:b/>
        </w:rPr>
        <w:t xml:space="preserve">Discussion: </w:t>
      </w:r>
    </w:p>
    <w:p w:rsidR="006B048A" w:rsidRDefault="00512812" w:rsidP="006B048A">
      <w:r>
        <w:t>Huawei: same approach as for the Tx part to revise Huawei paper and check agreements?</w:t>
      </w:r>
    </w:p>
    <w:p w:rsidR="00512812" w:rsidRPr="00B613A5" w:rsidRDefault="00512812" w:rsidP="006B048A">
      <w:r>
        <w:t xml:space="preserve">Ericsson: yes. </w:t>
      </w:r>
    </w:p>
    <w:p w:rsidR="006B048A" w:rsidRDefault="006B048A" w:rsidP="00B613A5">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512812">
        <w:rPr>
          <w:rFonts w:ascii="Arial" w:hAnsi="Arial" w:cs="Arial"/>
          <w:b/>
          <w:color w:val="993300"/>
          <w:u w:val="single"/>
        </w:rPr>
        <w:t>R</w:t>
      </w:r>
      <w:r w:rsidR="00CA57DC">
        <w:rPr>
          <w:rFonts w:ascii="Arial" w:hAnsi="Arial" w:cs="Arial"/>
          <w:b/>
          <w:color w:val="993300"/>
          <w:u w:val="single"/>
        </w:rPr>
        <w:t>evised</w:t>
      </w:r>
      <w:r w:rsidRPr="00B613A5">
        <w:rPr>
          <w:color w:val="993300"/>
          <w:u w:val="single"/>
        </w:rPr>
        <w:t>.</w:t>
      </w:r>
      <w:r w:rsidRPr="00B613A5">
        <w:rPr>
          <w:color w:val="993300"/>
          <w:u w:val="single"/>
        </w:rPr>
        <w:br/>
      </w:r>
    </w:p>
    <w:p w:rsidR="00D76337" w:rsidRPr="00B613A5" w:rsidRDefault="00D76337" w:rsidP="00D76337">
      <w:pPr>
        <w:rPr>
          <w:i/>
        </w:rPr>
      </w:pPr>
      <w:r w:rsidRPr="00B613A5">
        <w:rPr>
          <w:rFonts w:ascii="Arial" w:hAnsi="Arial" w:cs="Arial"/>
          <w:b/>
          <w:color w:val="0000FF"/>
          <w:sz w:val="24"/>
          <w:u w:val="thick"/>
        </w:rPr>
        <w:t>R4-1914532</w:t>
      </w:r>
      <w:r w:rsidRPr="00B613A5">
        <w:rPr>
          <w:b/>
        </w:rPr>
        <w:tab/>
        <w:t>TP to TR 38.820: Adding information in RX requirement overview tables in subclause 7.4.2.1</w:t>
      </w:r>
      <w:r w:rsidRPr="00B613A5">
        <w:rPr>
          <w:b/>
        </w:rPr>
        <w:br/>
      </w:r>
      <w:r w:rsidRPr="00B613A5">
        <w:tab/>
      </w:r>
      <w:r w:rsidRPr="00B613A5">
        <w:tab/>
      </w:r>
      <w:r w:rsidRPr="00B613A5">
        <w:tab/>
      </w:r>
      <w:r w:rsidRPr="00B613A5">
        <w:tab/>
      </w:r>
      <w:r w:rsidRPr="00B613A5">
        <w:tab/>
        <w:t>38.820</w:t>
      </w:r>
      <w:r w:rsidRPr="00B613A5">
        <w:tab/>
        <w:t xml:space="preserve">  CR-  rev  Cat:  (Rel-16) v0.3.0</w:t>
      </w:r>
      <w:r w:rsidRPr="00B613A5">
        <w:br/>
      </w:r>
      <w:r w:rsidRPr="00B613A5">
        <w:rPr>
          <w:i/>
        </w:rPr>
        <w:tab/>
      </w:r>
      <w:r w:rsidRPr="00B613A5">
        <w:rPr>
          <w:i/>
        </w:rPr>
        <w:tab/>
      </w:r>
      <w:r w:rsidRPr="00B613A5">
        <w:rPr>
          <w:i/>
        </w:rPr>
        <w:tab/>
      </w:r>
      <w:r w:rsidRPr="00B613A5">
        <w:rPr>
          <w:i/>
        </w:rPr>
        <w:tab/>
      </w:r>
      <w:r w:rsidRPr="00B613A5">
        <w:rPr>
          <w:i/>
        </w:rPr>
        <w:tab/>
        <w:t>Source: Ericsson</w:t>
      </w:r>
    </w:p>
    <w:p w:rsidR="00D76337" w:rsidRPr="00B613A5" w:rsidRDefault="00D76337" w:rsidP="00D76337">
      <w:pPr>
        <w:rPr>
          <w:rFonts w:ascii="Arial" w:hAnsi="Arial" w:cs="Arial"/>
          <w:b/>
        </w:rPr>
      </w:pPr>
      <w:r w:rsidRPr="00B613A5">
        <w:rPr>
          <w:rFonts w:ascii="Arial" w:hAnsi="Arial" w:cs="Arial"/>
          <w:b/>
        </w:rPr>
        <w:t xml:space="preserve">Abstract: </w:t>
      </w:r>
    </w:p>
    <w:p w:rsidR="00D76337" w:rsidRPr="00B613A5" w:rsidRDefault="00D76337" w:rsidP="00D76337">
      <w:r w:rsidRPr="00B613A5">
        <w:t>In this contribution a text proposal is attached for approval. The text proposal adds findings and conclusions in the receiver requirement overview table.</w:t>
      </w:r>
    </w:p>
    <w:p w:rsidR="00D76337" w:rsidRPr="00B613A5" w:rsidRDefault="00D76337" w:rsidP="00D76337">
      <w:pPr>
        <w:rPr>
          <w:rFonts w:ascii="Arial" w:hAnsi="Arial" w:cs="Arial"/>
          <w:b/>
        </w:rPr>
      </w:pPr>
      <w:r w:rsidRPr="00B613A5">
        <w:rPr>
          <w:rFonts w:ascii="Arial" w:hAnsi="Arial" w:cs="Arial"/>
          <w:b/>
        </w:rPr>
        <w:lastRenderedPageBreak/>
        <w:t xml:space="preserve">Discussion: </w:t>
      </w:r>
    </w:p>
    <w:p w:rsidR="00D76337" w:rsidRPr="00B613A5" w:rsidRDefault="00D76337" w:rsidP="00D76337"/>
    <w:p w:rsidR="00D76337" w:rsidRPr="00B613A5" w:rsidRDefault="00D76337" w:rsidP="00B613A5">
      <w:r w:rsidRPr="00B613A5">
        <w:rPr>
          <w:rFonts w:ascii="Arial" w:hAnsi="Arial" w:cs="Arial"/>
          <w:b/>
        </w:rPr>
        <w:t xml:space="preserve">Decision: </w:t>
      </w:r>
      <w:r w:rsidRPr="00B613A5">
        <w:rPr>
          <w:rFonts w:ascii="Arial" w:hAnsi="Arial" w:cs="Arial"/>
          <w:b/>
        </w:rPr>
        <w:tab/>
      </w:r>
      <w:r w:rsidRPr="00B613A5">
        <w:rPr>
          <w:rFonts w:ascii="Arial" w:hAnsi="Arial" w:cs="Arial"/>
          <w:b/>
        </w:rPr>
        <w:tab/>
      </w:r>
      <w:r w:rsidRPr="00B613A5">
        <w:rPr>
          <w:color w:val="993300"/>
          <w:u w:val="single"/>
        </w:rPr>
        <w:t xml:space="preserve">The document was </w:t>
      </w:r>
      <w:r w:rsidR="00512812">
        <w:rPr>
          <w:rFonts w:ascii="Arial" w:hAnsi="Arial" w:cs="Arial"/>
          <w:b/>
          <w:color w:val="993300"/>
          <w:u w:val="single"/>
        </w:rPr>
        <w:t>N</w:t>
      </w:r>
      <w:r w:rsidR="00CA57DC">
        <w:rPr>
          <w:rFonts w:ascii="Arial" w:hAnsi="Arial" w:cs="Arial"/>
          <w:b/>
          <w:color w:val="993300"/>
          <w:u w:val="single"/>
        </w:rPr>
        <w:t>oted</w:t>
      </w:r>
      <w:r w:rsidRPr="00B613A5">
        <w:rPr>
          <w:color w:val="993300"/>
          <w:u w:val="single"/>
        </w:rPr>
        <w:t>.</w:t>
      </w:r>
      <w:r w:rsidRPr="00B613A5">
        <w:rPr>
          <w:color w:val="993300"/>
          <w:u w:val="single"/>
        </w:rPr>
        <w:br/>
      </w:r>
      <w:bookmarkEnd w:id="0"/>
    </w:p>
    <w:sectPr w:rsidR="00D76337" w:rsidRPr="00B613A5" w:rsidSect="00275A53">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D0F" w:rsidRDefault="00DC1D0F">
      <w:pPr>
        <w:spacing w:after="0"/>
      </w:pPr>
      <w:r>
        <w:separator/>
      </w:r>
    </w:p>
  </w:endnote>
  <w:endnote w:type="continuationSeparator" w:id="0">
    <w:p w:rsidR="00DC1D0F" w:rsidRDefault="00DC1D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0A1" w:rsidRDefault="00EC40A1" w:rsidP="00F80CF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EC40A1" w:rsidRDefault="00EC40A1" w:rsidP="00275A53">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0A1" w:rsidRDefault="00EC40A1" w:rsidP="00F80CF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D2303">
      <w:rPr>
        <w:rStyle w:val="PageNumber"/>
      </w:rPr>
      <w:t>2</w:t>
    </w:r>
    <w:r>
      <w:rPr>
        <w:rStyle w:val="PageNumber"/>
      </w:rPr>
      <w:fldChar w:fldCharType="end"/>
    </w:r>
  </w:p>
  <w:p w:rsidR="00EC40A1" w:rsidRDefault="00EC40A1" w:rsidP="00275A53">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D0F" w:rsidRDefault="00DC1D0F">
      <w:pPr>
        <w:spacing w:after="0"/>
      </w:pPr>
      <w:r>
        <w:separator/>
      </w:r>
    </w:p>
  </w:footnote>
  <w:footnote w:type="continuationSeparator" w:id="0">
    <w:p w:rsidR="00DC1D0F" w:rsidRDefault="00DC1D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0A1" w:rsidRDefault="00EC40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50B7F"/>
    <w:multiLevelType w:val="hybridMultilevel"/>
    <w:tmpl w:val="24D4348E"/>
    <w:lvl w:ilvl="0" w:tplc="22A0D9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7F65C4"/>
    <w:multiLevelType w:val="hybridMultilevel"/>
    <w:tmpl w:val="5A4464D4"/>
    <w:lvl w:ilvl="0" w:tplc="0409000F">
      <w:start w:val="1"/>
      <w:numFmt w:val="decimal"/>
      <w:lvlText w:val="%1."/>
      <w:lvlJc w:val="left"/>
      <w:pPr>
        <w:ind w:left="360" w:hanging="360"/>
      </w:pPr>
    </w:lvl>
    <w:lvl w:ilvl="1" w:tplc="04090011">
      <w:start w:val="1"/>
      <w:numFmt w:val="decimal"/>
      <w:lvlText w:val="%2)"/>
      <w:lvlJc w:val="left"/>
      <w:pPr>
        <w:ind w:left="1080" w:hanging="360"/>
      </w:pPr>
    </w:lvl>
    <w:lvl w:ilvl="2" w:tplc="04090011">
      <w:start w:val="1"/>
      <w:numFmt w:val="decimal"/>
      <w:lvlText w:val="%3)"/>
      <w:lvlJc w:val="left"/>
      <w:pPr>
        <w:ind w:left="1800" w:hanging="360"/>
      </w:p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283D5F5B"/>
    <w:multiLevelType w:val="hybridMultilevel"/>
    <w:tmpl w:val="541E85F4"/>
    <w:lvl w:ilvl="0" w:tplc="45DC8E4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8337D9E"/>
    <w:multiLevelType w:val="hybridMultilevel"/>
    <w:tmpl w:val="8F0659FE"/>
    <w:lvl w:ilvl="0" w:tplc="73E8EE0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0">
    <w:abstractNumId w:val="2"/>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oNotDisplayPageBoundaries/>
  <w:printFractionalCharacterWidth/>
  <w:hideSpellingErrors/>
  <w:attachedTemplate r:id="rId1"/>
  <w:linkStyles/>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A53"/>
    <w:rsid w:val="000001AD"/>
    <w:rsid w:val="0000160D"/>
    <w:rsid w:val="00002D82"/>
    <w:rsid w:val="00005A7A"/>
    <w:rsid w:val="00015DD0"/>
    <w:rsid w:val="00024ADA"/>
    <w:rsid w:val="00025323"/>
    <w:rsid w:val="00026A11"/>
    <w:rsid w:val="00031000"/>
    <w:rsid w:val="000331C2"/>
    <w:rsid w:val="00034C61"/>
    <w:rsid w:val="0004657B"/>
    <w:rsid w:val="00064F25"/>
    <w:rsid w:val="00065288"/>
    <w:rsid w:val="00070E19"/>
    <w:rsid w:val="0007593B"/>
    <w:rsid w:val="0008008A"/>
    <w:rsid w:val="0008177E"/>
    <w:rsid w:val="000872C3"/>
    <w:rsid w:val="000A1370"/>
    <w:rsid w:val="000A6B6C"/>
    <w:rsid w:val="000B175B"/>
    <w:rsid w:val="000B290E"/>
    <w:rsid w:val="000C7F7A"/>
    <w:rsid w:val="000C7FA6"/>
    <w:rsid w:val="000D4BC2"/>
    <w:rsid w:val="000D7347"/>
    <w:rsid w:val="000E29F7"/>
    <w:rsid w:val="000E2E81"/>
    <w:rsid w:val="000F1051"/>
    <w:rsid w:val="000F4A45"/>
    <w:rsid w:val="000F7820"/>
    <w:rsid w:val="0010493D"/>
    <w:rsid w:val="00120095"/>
    <w:rsid w:val="00121008"/>
    <w:rsid w:val="00122379"/>
    <w:rsid w:val="00125149"/>
    <w:rsid w:val="00130EA8"/>
    <w:rsid w:val="001330C7"/>
    <w:rsid w:val="00133148"/>
    <w:rsid w:val="001357ED"/>
    <w:rsid w:val="00141588"/>
    <w:rsid w:val="00144598"/>
    <w:rsid w:val="00145714"/>
    <w:rsid w:val="0015533D"/>
    <w:rsid w:val="00156159"/>
    <w:rsid w:val="00164372"/>
    <w:rsid w:val="0017387C"/>
    <w:rsid w:val="0017728F"/>
    <w:rsid w:val="00182624"/>
    <w:rsid w:val="001938FE"/>
    <w:rsid w:val="001954BC"/>
    <w:rsid w:val="001A04E9"/>
    <w:rsid w:val="001A114A"/>
    <w:rsid w:val="001C3ACE"/>
    <w:rsid w:val="001D1868"/>
    <w:rsid w:val="001E2E6A"/>
    <w:rsid w:val="001E65AF"/>
    <w:rsid w:val="001F3B01"/>
    <w:rsid w:val="00211C57"/>
    <w:rsid w:val="00230110"/>
    <w:rsid w:val="00231B7B"/>
    <w:rsid w:val="00253722"/>
    <w:rsid w:val="0025436F"/>
    <w:rsid w:val="0025681D"/>
    <w:rsid w:val="00272BF8"/>
    <w:rsid w:val="00275A53"/>
    <w:rsid w:val="002876F6"/>
    <w:rsid w:val="0029543D"/>
    <w:rsid w:val="002A0FC6"/>
    <w:rsid w:val="002A7447"/>
    <w:rsid w:val="002B2898"/>
    <w:rsid w:val="002C0A22"/>
    <w:rsid w:val="002C40DA"/>
    <w:rsid w:val="002D0E8C"/>
    <w:rsid w:val="002D1E10"/>
    <w:rsid w:val="002E2509"/>
    <w:rsid w:val="002E55FF"/>
    <w:rsid w:val="002E6F89"/>
    <w:rsid w:val="002F0C4E"/>
    <w:rsid w:val="003048DD"/>
    <w:rsid w:val="00305D9A"/>
    <w:rsid w:val="00317EBE"/>
    <w:rsid w:val="003201E0"/>
    <w:rsid w:val="00323C61"/>
    <w:rsid w:val="00361C2C"/>
    <w:rsid w:val="0036703E"/>
    <w:rsid w:val="00381290"/>
    <w:rsid w:val="003829A5"/>
    <w:rsid w:val="00386940"/>
    <w:rsid w:val="003874A2"/>
    <w:rsid w:val="0039115F"/>
    <w:rsid w:val="0039348E"/>
    <w:rsid w:val="0039797B"/>
    <w:rsid w:val="003A1DFF"/>
    <w:rsid w:val="003C2813"/>
    <w:rsid w:val="003C2E29"/>
    <w:rsid w:val="003C2FBC"/>
    <w:rsid w:val="003D11B9"/>
    <w:rsid w:val="003D61C6"/>
    <w:rsid w:val="003F35AC"/>
    <w:rsid w:val="003F6084"/>
    <w:rsid w:val="00401280"/>
    <w:rsid w:val="0040135F"/>
    <w:rsid w:val="00403043"/>
    <w:rsid w:val="00405000"/>
    <w:rsid w:val="00412AD5"/>
    <w:rsid w:val="00412B07"/>
    <w:rsid w:val="00414EE0"/>
    <w:rsid w:val="004312C3"/>
    <w:rsid w:val="004360E8"/>
    <w:rsid w:val="00444D9F"/>
    <w:rsid w:val="0044526D"/>
    <w:rsid w:val="00461D74"/>
    <w:rsid w:val="00466A75"/>
    <w:rsid w:val="00471E3B"/>
    <w:rsid w:val="00490F9E"/>
    <w:rsid w:val="00491954"/>
    <w:rsid w:val="00492B29"/>
    <w:rsid w:val="004C15A1"/>
    <w:rsid w:val="004D4FFE"/>
    <w:rsid w:val="004E1FA6"/>
    <w:rsid w:val="004E42E7"/>
    <w:rsid w:val="004E6BBD"/>
    <w:rsid w:val="004F19B3"/>
    <w:rsid w:val="004F3944"/>
    <w:rsid w:val="004F3DF8"/>
    <w:rsid w:val="004F55D7"/>
    <w:rsid w:val="0050012D"/>
    <w:rsid w:val="005114AF"/>
    <w:rsid w:val="00512812"/>
    <w:rsid w:val="00512D80"/>
    <w:rsid w:val="005130AF"/>
    <w:rsid w:val="00525678"/>
    <w:rsid w:val="0053211B"/>
    <w:rsid w:val="005366F8"/>
    <w:rsid w:val="00544E78"/>
    <w:rsid w:val="00545FDF"/>
    <w:rsid w:val="005472D2"/>
    <w:rsid w:val="00561388"/>
    <w:rsid w:val="0056426F"/>
    <w:rsid w:val="005725C0"/>
    <w:rsid w:val="005731A0"/>
    <w:rsid w:val="005817C9"/>
    <w:rsid w:val="005820C2"/>
    <w:rsid w:val="005849B2"/>
    <w:rsid w:val="005A146B"/>
    <w:rsid w:val="005A3F85"/>
    <w:rsid w:val="005A5002"/>
    <w:rsid w:val="005A7D21"/>
    <w:rsid w:val="005A7EAD"/>
    <w:rsid w:val="005B12B1"/>
    <w:rsid w:val="005B1B8A"/>
    <w:rsid w:val="005B28FD"/>
    <w:rsid w:val="005B4118"/>
    <w:rsid w:val="005B4DC8"/>
    <w:rsid w:val="005C1B74"/>
    <w:rsid w:val="005D2AFA"/>
    <w:rsid w:val="005E1C6E"/>
    <w:rsid w:val="005E3240"/>
    <w:rsid w:val="00605E1F"/>
    <w:rsid w:val="006078B7"/>
    <w:rsid w:val="006108FA"/>
    <w:rsid w:val="00614AF9"/>
    <w:rsid w:val="00615E9E"/>
    <w:rsid w:val="006230EE"/>
    <w:rsid w:val="00623F92"/>
    <w:rsid w:val="006355B4"/>
    <w:rsid w:val="006374D0"/>
    <w:rsid w:val="00642B76"/>
    <w:rsid w:val="00654D09"/>
    <w:rsid w:val="00657D60"/>
    <w:rsid w:val="006613F5"/>
    <w:rsid w:val="00663092"/>
    <w:rsid w:val="006663B7"/>
    <w:rsid w:val="0066736C"/>
    <w:rsid w:val="00670EA3"/>
    <w:rsid w:val="006729C9"/>
    <w:rsid w:val="00675DFB"/>
    <w:rsid w:val="00677033"/>
    <w:rsid w:val="0068155E"/>
    <w:rsid w:val="00682CB7"/>
    <w:rsid w:val="00690A12"/>
    <w:rsid w:val="00692442"/>
    <w:rsid w:val="00692D86"/>
    <w:rsid w:val="00693996"/>
    <w:rsid w:val="00693D27"/>
    <w:rsid w:val="006953CE"/>
    <w:rsid w:val="00696808"/>
    <w:rsid w:val="006A49B2"/>
    <w:rsid w:val="006A5BD5"/>
    <w:rsid w:val="006B048A"/>
    <w:rsid w:val="006C6B5A"/>
    <w:rsid w:val="006C7730"/>
    <w:rsid w:val="006D685D"/>
    <w:rsid w:val="006E0B09"/>
    <w:rsid w:val="006F22AF"/>
    <w:rsid w:val="006F480D"/>
    <w:rsid w:val="00710C58"/>
    <w:rsid w:val="00713468"/>
    <w:rsid w:val="00713EF5"/>
    <w:rsid w:val="00716EE6"/>
    <w:rsid w:val="0071744D"/>
    <w:rsid w:val="007179E0"/>
    <w:rsid w:val="00717E7A"/>
    <w:rsid w:val="007312D6"/>
    <w:rsid w:val="00737034"/>
    <w:rsid w:val="00751BA3"/>
    <w:rsid w:val="00765136"/>
    <w:rsid w:val="00770DAE"/>
    <w:rsid w:val="00776B52"/>
    <w:rsid w:val="00777684"/>
    <w:rsid w:val="00777D1A"/>
    <w:rsid w:val="00782054"/>
    <w:rsid w:val="00785DA9"/>
    <w:rsid w:val="007915AF"/>
    <w:rsid w:val="00791D0D"/>
    <w:rsid w:val="007A1F88"/>
    <w:rsid w:val="007A345B"/>
    <w:rsid w:val="007C1423"/>
    <w:rsid w:val="007C150C"/>
    <w:rsid w:val="007D022D"/>
    <w:rsid w:val="007D376A"/>
    <w:rsid w:val="007E08BD"/>
    <w:rsid w:val="007E4847"/>
    <w:rsid w:val="007E7BA2"/>
    <w:rsid w:val="007F0000"/>
    <w:rsid w:val="007F01B5"/>
    <w:rsid w:val="007F524B"/>
    <w:rsid w:val="007F6E3A"/>
    <w:rsid w:val="007F7CE0"/>
    <w:rsid w:val="00803F02"/>
    <w:rsid w:val="00811A2E"/>
    <w:rsid w:val="00813597"/>
    <w:rsid w:val="00817050"/>
    <w:rsid w:val="00821529"/>
    <w:rsid w:val="00827679"/>
    <w:rsid w:val="00833951"/>
    <w:rsid w:val="008347FF"/>
    <w:rsid w:val="00834E3B"/>
    <w:rsid w:val="00835D3E"/>
    <w:rsid w:val="00854698"/>
    <w:rsid w:val="008578F0"/>
    <w:rsid w:val="0086366B"/>
    <w:rsid w:val="00863997"/>
    <w:rsid w:val="00867313"/>
    <w:rsid w:val="00870CB9"/>
    <w:rsid w:val="008731CB"/>
    <w:rsid w:val="00877ECF"/>
    <w:rsid w:val="00886337"/>
    <w:rsid w:val="00891C01"/>
    <w:rsid w:val="00892BF3"/>
    <w:rsid w:val="00895791"/>
    <w:rsid w:val="008957CD"/>
    <w:rsid w:val="008A14AF"/>
    <w:rsid w:val="008A1BD0"/>
    <w:rsid w:val="008B4B93"/>
    <w:rsid w:val="008B7200"/>
    <w:rsid w:val="008D458B"/>
    <w:rsid w:val="008D6072"/>
    <w:rsid w:val="008D7234"/>
    <w:rsid w:val="008D7339"/>
    <w:rsid w:val="008E0AEA"/>
    <w:rsid w:val="008E0CC4"/>
    <w:rsid w:val="008E53B0"/>
    <w:rsid w:val="008F31E9"/>
    <w:rsid w:val="008F33E0"/>
    <w:rsid w:val="00902811"/>
    <w:rsid w:val="00924A6F"/>
    <w:rsid w:val="00924AA7"/>
    <w:rsid w:val="00926718"/>
    <w:rsid w:val="00932660"/>
    <w:rsid w:val="00933CE0"/>
    <w:rsid w:val="00936184"/>
    <w:rsid w:val="00937F1A"/>
    <w:rsid w:val="00943056"/>
    <w:rsid w:val="009455FF"/>
    <w:rsid w:val="0094633B"/>
    <w:rsid w:val="00951BF3"/>
    <w:rsid w:val="00951C20"/>
    <w:rsid w:val="009544AD"/>
    <w:rsid w:val="0095544A"/>
    <w:rsid w:val="00955E94"/>
    <w:rsid w:val="009677C4"/>
    <w:rsid w:val="00972426"/>
    <w:rsid w:val="0097249A"/>
    <w:rsid w:val="009779E6"/>
    <w:rsid w:val="00980128"/>
    <w:rsid w:val="009829A9"/>
    <w:rsid w:val="0098350A"/>
    <w:rsid w:val="00985C58"/>
    <w:rsid w:val="009A6263"/>
    <w:rsid w:val="009C2BCF"/>
    <w:rsid w:val="009C327C"/>
    <w:rsid w:val="009D31A2"/>
    <w:rsid w:val="009D38A7"/>
    <w:rsid w:val="009D74F4"/>
    <w:rsid w:val="009E2EDE"/>
    <w:rsid w:val="009E7D7F"/>
    <w:rsid w:val="009F6036"/>
    <w:rsid w:val="00A02A93"/>
    <w:rsid w:val="00A06D74"/>
    <w:rsid w:val="00A27DCC"/>
    <w:rsid w:val="00A34FBC"/>
    <w:rsid w:val="00A377C1"/>
    <w:rsid w:val="00A42576"/>
    <w:rsid w:val="00A43D65"/>
    <w:rsid w:val="00A62EA9"/>
    <w:rsid w:val="00A644A9"/>
    <w:rsid w:val="00A711E6"/>
    <w:rsid w:val="00A720CA"/>
    <w:rsid w:val="00A77235"/>
    <w:rsid w:val="00A906C7"/>
    <w:rsid w:val="00A956B2"/>
    <w:rsid w:val="00A96A84"/>
    <w:rsid w:val="00AA0BBB"/>
    <w:rsid w:val="00AB33FC"/>
    <w:rsid w:val="00AC5E06"/>
    <w:rsid w:val="00AD2674"/>
    <w:rsid w:val="00AD7EAA"/>
    <w:rsid w:val="00AF7006"/>
    <w:rsid w:val="00B013E5"/>
    <w:rsid w:val="00B01B52"/>
    <w:rsid w:val="00B12E7B"/>
    <w:rsid w:val="00B1322A"/>
    <w:rsid w:val="00B17920"/>
    <w:rsid w:val="00B300CC"/>
    <w:rsid w:val="00B33825"/>
    <w:rsid w:val="00B45863"/>
    <w:rsid w:val="00B5143F"/>
    <w:rsid w:val="00B5435F"/>
    <w:rsid w:val="00B613A5"/>
    <w:rsid w:val="00B620C1"/>
    <w:rsid w:val="00B64DCF"/>
    <w:rsid w:val="00B65A75"/>
    <w:rsid w:val="00B67D7D"/>
    <w:rsid w:val="00B81145"/>
    <w:rsid w:val="00B86A39"/>
    <w:rsid w:val="00B9625E"/>
    <w:rsid w:val="00BA13D5"/>
    <w:rsid w:val="00BA4AB4"/>
    <w:rsid w:val="00BA54FF"/>
    <w:rsid w:val="00BA6429"/>
    <w:rsid w:val="00BB0E03"/>
    <w:rsid w:val="00BB483D"/>
    <w:rsid w:val="00BB5921"/>
    <w:rsid w:val="00BB77C8"/>
    <w:rsid w:val="00BC1EA8"/>
    <w:rsid w:val="00BC20B9"/>
    <w:rsid w:val="00BC3678"/>
    <w:rsid w:val="00BC55BF"/>
    <w:rsid w:val="00BD1175"/>
    <w:rsid w:val="00BD36B9"/>
    <w:rsid w:val="00BD4567"/>
    <w:rsid w:val="00BD6A02"/>
    <w:rsid w:val="00BE44FD"/>
    <w:rsid w:val="00BE536B"/>
    <w:rsid w:val="00BE6A57"/>
    <w:rsid w:val="00BF27B2"/>
    <w:rsid w:val="00C017ED"/>
    <w:rsid w:val="00C10056"/>
    <w:rsid w:val="00C35BD2"/>
    <w:rsid w:val="00C50671"/>
    <w:rsid w:val="00C512F3"/>
    <w:rsid w:val="00C558C7"/>
    <w:rsid w:val="00C56ACC"/>
    <w:rsid w:val="00C6004B"/>
    <w:rsid w:val="00C601A8"/>
    <w:rsid w:val="00C60D1B"/>
    <w:rsid w:val="00C61F12"/>
    <w:rsid w:val="00C66593"/>
    <w:rsid w:val="00C75E14"/>
    <w:rsid w:val="00C774C4"/>
    <w:rsid w:val="00C803F4"/>
    <w:rsid w:val="00C87AE7"/>
    <w:rsid w:val="00C95363"/>
    <w:rsid w:val="00C973B8"/>
    <w:rsid w:val="00CA57DC"/>
    <w:rsid w:val="00CB7A8D"/>
    <w:rsid w:val="00CE023E"/>
    <w:rsid w:val="00CE0BC7"/>
    <w:rsid w:val="00CF5D8E"/>
    <w:rsid w:val="00D06C32"/>
    <w:rsid w:val="00D12A02"/>
    <w:rsid w:val="00D14EA8"/>
    <w:rsid w:val="00D14F0B"/>
    <w:rsid w:val="00D24914"/>
    <w:rsid w:val="00D31818"/>
    <w:rsid w:val="00D43539"/>
    <w:rsid w:val="00D5034F"/>
    <w:rsid w:val="00D61442"/>
    <w:rsid w:val="00D73FC9"/>
    <w:rsid w:val="00D76334"/>
    <w:rsid w:val="00D76337"/>
    <w:rsid w:val="00D873D6"/>
    <w:rsid w:val="00D91A9F"/>
    <w:rsid w:val="00D95E4E"/>
    <w:rsid w:val="00DA138F"/>
    <w:rsid w:val="00DA23EF"/>
    <w:rsid w:val="00DA36FB"/>
    <w:rsid w:val="00DB7E0C"/>
    <w:rsid w:val="00DC1D0F"/>
    <w:rsid w:val="00DC63D8"/>
    <w:rsid w:val="00DD5457"/>
    <w:rsid w:val="00DD6774"/>
    <w:rsid w:val="00DE043A"/>
    <w:rsid w:val="00DE6C62"/>
    <w:rsid w:val="00DE7429"/>
    <w:rsid w:val="00E105B9"/>
    <w:rsid w:val="00E12B70"/>
    <w:rsid w:val="00E15450"/>
    <w:rsid w:val="00E215C2"/>
    <w:rsid w:val="00E23E1D"/>
    <w:rsid w:val="00E30E27"/>
    <w:rsid w:val="00E31605"/>
    <w:rsid w:val="00E551E8"/>
    <w:rsid w:val="00E55267"/>
    <w:rsid w:val="00E55EDD"/>
    <w:rsid w:val="00E63259"/>
    <w:rsid w:val="00E701CB"/>
    <w:rsid w:val="00E70D9B"/>
    <w:rsid w:val="00E71101"/>
    <w:rsid w:val="00E84C64"/>
    <w:rsid w:val="00E921BA"/>
    <w:rsid w:val="00E95ED2"/>
    <w:rsid w:val="00EA0B0E"/>
    <w:rsid w:val="00EA35E8"/>
    <w:rsid w:val="00EA443F"/>
    <w:rsid w:val="00EA7F2A"/>
    <w:rsid w:val="00EB2FAB"/>
    <w:rsid w:val="00EC3B39"/>
    <w:rsid w:val="00EC40A1"/>
    <w:rsid w:val="00ED2303"/>
    <w:rsid w:val="00ED5655"/>
    <w:rsid w:val="00ED71BB"/>
    <w:rsid w:val="00EE05AC"/>
    <w:rsid w:val="00EE1D42"/>
    <w:rsid w:val="00EE2641"/>
    <w:rsid w:val="00EF60DA"/>
    <w:rsid w:val="00F033E4"/>
    <w:rsid w:val="00F13CF5"/>
    <w:rsid w:val="00F224DD"/>
    <w:rsid w:val="00F61294"/>
    <w:rsid w:val="00F62B83"/>
    <w:rsid w:val="00F639AC"/>
    <w:rsid w:val="00F765C2"/>
    <w:rsid w:val="00F77CF6"/>
    <w:rsid w:val="00F80CF3"/>
    <w:rsid w:val="00F87C55"/>
    <w:rsid w:val="00F938E2"/>
    <w:rsid w:val="00F95E5A"/>
    <w:rsid w:val="00F97CE1"/>
    <w:rsid w:val="00FA0D57"/>
    <w:rsid w:val="00FB1F89"/>
    <w:rsid w:val="00FC51B3"/>
    <w:rsid w:val="00FC6D8C"/>
    <w:rsid w:val="00FC76AA"/>
    <w:rsid w:val="00FD4074"/>
    <w:rsid w:val="00FE30FC"/>
    <w:rsid w:val="00FF22DF"/>
    <w:rsid w:val="00FF4628"/>
    <w:rsid w:val="00FF5704"/>
    <w:rsid w:val="00FF66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45F9607-6DA1-4A81-B9CB-9205D7204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D3E"/>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835D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835D3E"/>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
    <w:basedOn w:val="Heading2"/>
    <w:next w:val="Normal"/>
    <w:link w:val="Heading3Char"/>
    <w:qFormat/>
    <w:rsid w:val="00835D3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35D3E"/>
    <w:pPr>
      <w:ind w:left="1418" w:hanging="1418"/>
      <w:outlineLvl w:val="3"/>
    </w:pPr>
    <w:rPr>
      <w:sz w:val="24"/>
    </w:rPr>
  </w:style>
  <w:style w:type="paragraph" w:styleId="Heading5">
    <w:name w:val="heading 5"/>
    <w:aliases w:val="h5,Heading5,H5"/>
    <w:basedOn w:val="Heading4"/>
    <w:next w:val="Normal"/>
    <w:link w:val="Heading5Char"/>
    <w:qFormat/>
    <w:rsid w:val="00835D3E"/>
    <w:pPr>
      <w:ind w:left="1701" w:hanging="1701"/>
      <w:outlineLvl w:val="4"/>
    </w:pPr>
    <w:rPr>
      <w:sz w:val="22"/>
    </w:rPr>
  </w:style>
  <w:style w:type="paragraph" w:styleId="Heading6">
    <w:name w:val="heading 6"/>
    <w:basedOn w:val="H6"/>
    <w:next w:val="Normal"/>
    <w:link w:val="Heading6Char"/>
    <w:qFormat/>
    <w:rsid w:val="00835D3E"/>
    <w:pPr>
      <w:outlineLvl w:val="5"/>
    </w:pPr>
  </w:style>
  <w:style w:type="paragraph" w:styleId="Heading7">
    <w:name w:val="heading 7"/>
    <w:basedOn w:val="H6"/>
    <w:next w:val="Normal"/>
    <w:link w:val="Heading7Char"/>
    <w:qFormat/>
    <w:rsid w:val="00835D3E"/>
    <w:pPr>
      <w:outlineLvl w:val="6"/>
    </w:pPr>
  </w:style>
  <w:style w:type="paragraph" w:styleId="Heading8">
    <w:name w:val="heading 8"/>
    <w:basedOn w:val="Heading1"/>
    <w:next w:val="Normal"/>
    <w:link w:val="Heading8Char"/>
    <w:qFormat/>
    <w:rsid w:val="00835D3E"/>
    <w:pPr>
      <w:ind w:left="0" w:firstLine="0"/>
      <w:outlineLvl w:val="7"/>
    </w:pPr>
  </w:style>
  <w:style w:type="paragraph" w:styleId="Heading9">
    <w:name w:val="heading 9"/>
    <w:basedOn w:val="Heading8"/>
    <w:next w:val="Normal"/>
    <w:link w:val="Heading9Char"/>
    <w:qFormat/>
    <w:rsid w:val="00835D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35D3E"/>
    <w:pPr>
      <w:spacing w:before="180"/>
      <w:ind w:left="2693" w:hanging="2693"/>
    </w:pPr>
    <w:rPr>
      <w:b/>
    </w:rPr>
  </w:style>
  <w:style w:type="paragraph" w:styleId="TOC1">
    <w:name w:val="toc 1"/>
    <w:uiPriority w:val="39"/>
    <w:rsid w:val="00835D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35D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835D3E"/>
    <w:pPr>
      <w:ind w:left="1701" w:hanging="1701"/>
    </w:pPr>
  </w:style>
  <w:style w:type="paragraph" w:styleId="TOC4">
    <w:name w:val="toc 4"/>
    <w:basedOn w:val="TOC3"/>
    <w:uiPriority w:val="39"/>
    <w:rsid w:val="00835D3E"/>
    <w:pPr>
      <w:ind w:left="1418" w:hanging="1418"/>
    </w:pPr>
  </w:style>
  <w:style w:type="paragraph" w:styleId="TOC3">
    <w:name w:val="toc 3"/>
    <w:basedOn w:val="TOC2"/>
    <w:uiPriority w:val="39"/>
    <w:rsid w:val="00835D3E"/>
    <w:pPr>
      <w:ind w:left="1134" w:hanging="1134"/>
    </w:pPr>
  </w:style>
  <w:style w:type="paragraph" w:styleId="TOC2">
    <w:name w:val="toc 2"/>
    <w:basedOn w:val="TOC1"/>
    <w:uiPriority w:val="39"/>
    <w:rsid w:val="00835D3E"/>
    <w:pPr>
      <w:keepNext w:val="0"/>
      <w:spacing w:before="0"/>
      <w:ind w:left="851" w:hanging="851"/>
    </w:pPr>
    <w:rPr>
      <w:sz w:val="20"/>
    </w:rPr>
  </w:style>
  <w:style w:type="paragraph" w:styleId="Index2">
    <w:name w:val="index 2"/>
    <w:basedOn w:val="Index1"/>
    <w:semiHidden/>
    <w:rsid w:val="00835D3E"/>
    <w:pPr>
      <w:ind w:left="284"/>
    </w:pPr>
  </w:style>
  <w:style w:type="paragraph" w:styleId="Index1">
    <w:name w:val="index 1"/>
    <w:basedOn w:val="Normal"/>
    <w:semiHidden/>
    <w:rsid w:val="00835D3E"/>
    <w:pPr>
      <w:keepLines/>
      <w:spacing w:after="0"/>
    </w:pPr>
  </w:style>
  <w:style w:type="paragraph" w:customStyle="1" w:styleId="ZH">
    <w:name w:val="ZH"/>
    <w:rsid w:val="00835D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35D3E"/>
    <w:pPr>
      <w:outlineLvl w:val="9"/>
    </w:pPr>
  </w:style>
  <w:style w:type="paragraph" w:styleId="ListNumber2">
    <w:name w:val="List Number 2"/>
    <w:basedOn w:val="ListNumber"/>
    <w:rsid w:val="00835D3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35D3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35D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35D3E"/>
    <w:pPr>
      <w:keepLines/>
      <w:spacing w:after="0"/>
      <w:ind w:left="454" w:hanging="454"/>
    </w:pPr>
    <w:rPr>
      <w:sz w:val="16"/>
    </w:rPr>
  </w:style>
  <w:style w:type="paragraph" w:customStyle="1" w:styleId="TAH">
    <w:name w:val="TAH"/>
    <w:basedOn w:val="TAC"/>
    <w:link w:val="TAHCar"/>
    <w:rsid w:val="00835D3E"/>
    <w:rPr>
      <w:b/>
    </w:rPr>
  </w:style>
  <w:style w:type="paragraph" w:customStyle="1" w:styleId="TAC">
    <w:name w:val="TAC"/>
    <w:basedOn w:val="TAL"/>
    <w:link w:val="TACChar"/>
    <w:rsid w:val="00835D3E"/>
    <w:pPr>
      <w:jc w:val="center"/>
    </w:pPr>
  </w:style>
  <w:style w:type="paragraph" w:customStyle="1" w:styleId="TF">
    <w:name w:val="TF"/>
    <w:basedOn w:val="TH"/>
    <w:link w:val="TFChar"/>
    <w:rsid w:val="00835D3E"/>
    <w:pPr>
      <w:keepNext w:val="0"/>
      <w:spacing w:before="0" w:after="240"/>
    </w:pPr>
  </w:style>
  <w:style w:type="paragraph" w:customStyle="1" w:styleId="NO">
    <w:name w:val="NO"/>
    <w:basedOn w:val="Normal"/>
    <w:link w:val="NOChar1"/>
    <w:rsid w:val="00835D3E"/>
    <w:pPr>
      <w:keepLines/>
      <w:ind w:left="1135" w:hanging="851"/>
    </w:pPr>
  </w:style>
  <w:style w:type="paragraph" w:styleId="TOC9">
    <w:name w:val="toc 9"/>
    <w:basedOn w:val="TOC8"/>
    <w:uiPriority w:val="39"/>
    <w:rsid w:val="00835D3E"/>
    <w:pPr>
      <w:ind w:left="1418" w:hanging="1418"/>
    </w:pPr>
  </w:style>
  <w:style w:type="paragraph" w:customStyle="1" w:styleId="EX">
    <w:name w:val="EX"/>
    <w:basedOn w:val="Normal"/>
    <w:rsid w:val="00835D3E"/>
    <w:pPr>
      <w:keepLines/>
      <w:ind w:left="1702" w:hanging="1418"/>
    </w:pPr>
  </w:style>
  <w:style w:type="paragraph" w:customStyle="1" w:styleId="FP">
    <w:name w:val="FP"/>
    <w:basedOn w:val="Normal"/>
    <w:rsid w:val="00835D3E"/>
    <w:pPr>
      <w:spacing w:after="0"/>
    </w:pPr>
  </w:style>
  <w:style w:type="paragraph" w:customStyle="1" w:styleId="LD">
    <w:name w:val="LD"/>
    <w:rsid w:val="00835D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35D3E"/>
    <w:pPr>
      <w:spacing w:after="0"/>
    </w:pPr>
  </w:style>
  <w:style w:type="paragraph" w:customStyle="1" w:styleId="EW">
    <w:name w:val="EW"/>
    <w:basedOn w:val="EX"/>
    <w:rsid w:val="00835D3E"/>
    <w:pPr>
      <w:spacing w:after="0"/>
    </w:pPr>
  </w:style>
  <w:style w:type="paragraph" w:styleId="TOC6">
    <w:name w:val="toc 6"/>
    <w:basedOn w:val="TOC5"/>
    <w:next w:val="Normal"/>
    <w:uiPriority w:val="39"/>
    <w:rsid w:val="00835D3E"/>
    <w:pPr>
      <w:ind w:left="1985" w:hanging="1985"/>
    </w:pPr>
  </w:style>
  <w:style w:type="paragraph" w:styleId="TOC7">
    <w:name w:val="toc 7"/>
    <w:basedOn w:val="TOC6"/>
    <w:next w:val="Normal"/>
    <w:uiPriority w:val="39"/>
    <w:rsid w:val="00835D3E"/>
    <w:pPr>
      <w:ind w:left="2268" w:hanging="2268"/>
    </w:pPr>
  </w:style>
  <w:style w:type="paragraph" w:styleId="ListBullet2">
    <w:name w:val="List Bullet 2"/>
    <w:basedOn w:val="ListBullet"/>
    <w:rsid w:val="00835D3E"/>
    <w:pPr>
      <w:ind w:left="851"/>
    </w:pPr>
  </w:style>
  <w:style w:type="paragraph" w:styleId="ListBullet3">
    <w:name w:val="List Bullet 3"/>
    <w:basedOn w:val="ListBullet2"/>
    <w:rsid w:val="00835D3E"/>
    <w:pPr>
      <w:ind w:left="1135"/>
    </w:pPr>
  </w:style>
  <w:style w:type="paragraph" w:styleId="ListNumber">
    <w:name w:val="List Number"/>
    <w:basedOn w:val="List"/>
    <w:rsid w:val="00835D3E"/>
  </w:style>
  <w:style w:type="paragraph" w:customStyle="1" w:styleId="EQ">
    <w:name w:val="EQ"/>
    <w:basedOn w:val="Normal"/>
    <w:next w:val="Normal"/>
    <w:link w:val="EQChar"/>
    <w:rsid w:val="00835D3E"/>
    <w:pPr>
      <w:keepLines/>
      <w:tabs>
        <w:tab w:val="center" w:pos="4536"/>
        <w:tab w:val="right" w:pos="9072"/>
      </w:tabs>
    </w:pPr>
    <w:rPr>
      <w:noProof/>
    </w:rPr>
  </w:style>
  <w:style w:type="paragraph" w:customStyle="1" w:styleId="TH">
    <w:name w:val="TH"/>
    <w:basedOn w:val="Normal"/>
    <w:link w:val="THChar"/>
    <w:rsid w:val="00835D3E"/>
    <w:pPr>
      <w:keepNext/>
      <w:keepLines/>
      <w:spacing w:before="60"/>
      <w:jc w:val="center"/>
    </w:pPr>
    <w:rPr>
      <w:rFonts w:ascii="Arial" w:hAnsi="Arial"/>
      <w:b/>
    </w:rPr>
  </w:style>
  <w:style w:type="paragraph" w:customStyle="1" w:styleId="NF">
    <w:name w:val="NF"/>
    <w:basedOn w:val="NO"/>
    <w:rsid w:val="00835D3E"/>
    <w:pPr>
      <w:keepNext/>
      <w:spacing w:after="0"/>
    </w:pPr>
    <w:rPr>
      <w:rFonts w:ascii="Arial" w:hAnsi="Arial"/>
      <w:sz w:val="18"/>
    </w:rPr>
  </w:style>
  <w:style w:type="paragraph" w:customStyle="1" w:styleId="PL">
    <w:name w:val="PL"/>
    <w:rsid w:val="00835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35D3E"/>
    <w:pPr>
      <w:jc w:val="right"/>
    </w:pPr>
  </w:style>
  <w:style w:type="paragraph" w:customStyle="1" w:styleId="H6">
    <w:name w:val="H6"/>
    <w:basedOn w:val="Heading5"/>
    <w:next w:val="Normal"/>
    <w:rsid w:val="00835D3E"/>
    <w:pPr>
      <w:ind w:left="1985" w:hanging="1985"/>
      <w:outlineLvl w:val="9"/>
    </w:pPr>
    <w:rPr>
      <w:sz w:val="20"/>
    </w:rPr>
  </w:style>
  <w:style w:type="paragraph" w:customStyle="1" w:styleId="TAN">
    <w:name w:val="TAN"/>
    <w:basedOn w:val="TAL"/>
    <w:link w:val="TANChar"/>
    <w:rsid w:val="00835D3E"/>
    <w:pPr>
      <w:ind w:left="851" w:hanging="851"/>
    </w:pPr>
  </w:style>
  <w:style w:type="paragraph" w:customStyle="1" w:styleId="TAL">
    <w:name w:val="TAL"/>
    <w:basedOn w:val="Normal"/>
    <w:link w:val="TALCar"/>
    <w:rsid w:val="00835D3E"/>
    <w:pPr>
      <w:keepNext/>
      <w:keepLines/>
      <w:spacing w:after="0"/>
    </w:pPr>
    <w:rPr>
      <w:rFonts w:ascii="Arial" w:hAnsi="Arial"/>
      <w:sz w:val="18"/>
    </w:rPr>
  </w:style>
  <w:style w:type="paragraph" w:customStyle="1" w:styleId="ZA">
    <w:name w:val="ZA"/>
    <w:rsid w:val="00835D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5D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5D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35D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5D3E"/>
    <w:pPr>
      <w:framePr w:wrap="notBeside" w:y="16161"/>
    </w:pPr>
  </w:style>
  <w:style w:type="character" w:customStyle="1" w:styleId="ZGSM">
    <w:name w:val="ZGSM"/>
    <w:rsid w:val="00835D3E"/>
  </w:style>
  <w:style w:type="paragraph" w:styleId="List2">
    <w:name w:val="List 2"/>
    <w:basedOn w:val="List"/>
    <w:rsid w:val="00835D3E"/>
    <w:pPr>
      <w:ind w:left="851"/>
    </w:pPr>
  </w:style>
  <w:style w:type="paragraph" w:customStyle="1" w:styleId="ZG">
    <w:name w:val="ZG"/>
    <w:rsid w:val="00835D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35D3E"/>
    <w:pPr>
      <w:ind w:left="1135"/>
    </w:pPr>
  </w:style>
  <w:style w:type="paragraph" w:styleId="List4">
    <w:name w:val="List 4"/>
    <w:basedOn w:val="List3"/>
    <w:rsid w:val="00835D3E"/>
    <w:pPr>
      <w:ind w:left="1418"/>
    </w:pPr>
  </w:style>
  <w:style w:type="paragraph" w:styleId="List5">
    <w:name w:val="List 5"/>
    <w:basedOn w:val="List4"/>
    <w:rsid w:val="00835D3E"/>
    <w:pPr>
      <w:ind w:left="1702"/>
    </w:pPr>
  </w:style>
  <w:style w:type="paragraph" w:customStyle="1" w:styleId="EditorsNote">
    <w:name w:val="Editor's Note"/>
    <w:aliases w:val="EN"/>
    <w:basedOn w:val="NO"/>
    <w:link w:val="EditorsNoteChar"/>
    <w:rsid w:val="00835D3E"/>
    <w:rPr>
      <w:color w:val="FF0000"/>
    </w:rPr>
  </w:style>
  <w:style w:type="paragraph" w:styleId="List">
    <w:name w:val="List"/>
    <w:basedOn w:val="Normal"/>
    <w:rsid w:val="00835D3E"/>
    <w:pPr>
      <w:ind w:left="568" w:hanging="284"/>
    </w:pPr>
  </w:style>
  <w:style w:type="paragraph" w:styleId="ListBullet">
    <w:name w:val="List Bullet"/>
    <w:basedOn w:val="List"/>
    <w:rsid w:val="00835D3E"/>
  </w:style>
  <w:style w:type="paragraph" w:styleId="ListBullet4">
    <w:name w:val="List Bullet 4"/>
    <w:basedOn w:val="ListBullet3"/>
    <w:rsid w:val="00835D3E"/>
    <w:pPr>
      <w:ind w:left="1418"/>
    </w:pPr>
  </w:style>
  <w:style w:type="paragraph" w:styleId="ListBullet5">
    <w:name w:val="List Bullet 5"/>
    <w:basedOn w:val="ListBullet4"/>
    <w:rsid w:val="00835D3E"/>
    <w:pPr>
      <w:ind w:left="1702"/>
    </w:pPr>
  </w:style>
  <w:style w:type="paragraph" w:customStyle="1" w:styleId="B1">
    <w:name w:val="B1"/>
    <w:basedOn w:val="List"/>
    <w:link w:val="B1Char"/>
    <w:rsid w:val="00835D3E"/>
  </w:style>
  <w:style w:type="paragraph" w:customStyle="1" w:styleId="B2">
    <w:name w:val="B2"/>
    <w:basedOn w:val="List2"/>
    <w:link w:val="B2Char1"/>
    <w:rsid w:val="00835D3E"/>
  </w:style>
  <w:style w:type="paragraph" w:customStyle="1" w:styleId="B3">
    <w:name w:val="B3"/>
    <w:basedOn w:val="List3"/>
    <w:link w:val="B3Char2"/>
    <w:rsid w:val="00835D3E"/>
  </w:style>
  <w:style w:type="paragraph" w:customStyle="1" w:styleId="B4">
    <w:name w:val="B4"/>
    <w:basedOn w:val="List4"/>
    <w:rsid w:val="00835D3E"/>
  </w:style>
  <w:style w:type="paragraph" w:customStyle="1" w:styleId="B5">
    <w:name w:val="B5"/>
    <w:basedOn w:val="List5"/>
    <w:rsid w:val="00835D3E"/>
  </w:style>
  <w:style w:type="paragraph" w:styleId="Footer">
    <w:name w:val="footer"/>
    <w:basedOn w:val="Header"/>
    <w:link w:val="FooterChar"/>
    <w:rsid w:val="00835D3E"/>
    <w:pPr>
      <w:jc w:val="center"/>
    </w:pPr>
    <w:rPr>
      <w:i/>
    </w:rPr>
  </w:style>
  <w:style w:type="paragraph" w:customStyle="1" w:styleId="ZTD">
    <w:name w:val="ZTD"/>
    <w:basedOn w:val="ZB"/>
    <w:rsid w:val="00835D3E"/>
    <w:pPr>
      <w:framePr w:hRule="auto" w:wrap="notBeside" w:y="852"/>
    </w:pPr>
    <w:rPr>
      <w:i w:val="0"/>
      <w:sz w:val="40"/>
    </w:rPr>
  </w:style>
  <w:style w:type="character" w:styleId="PageNumber">
    <w:name w:val="page number"/>
    <w:basedOn w:val="DefaultParagraphFont"/>
    <w:uiPriority w:val="99"/>
    <w:semiHidden/>
    <w:unhideWhenUsed/>
    <w:rsid w:val="00275A53"/>
  </w:style>
  <w:style w:type="character" w:customStyle="1" w:styleId="Heading1Char">
    <w:name w:val="Heading 1 Char"/>
    <w:aliases w:val="H1 Char,h1 Char,Heading 1 3GPP Char"/>
    <w:link w:val="Heading1"/>
    <w:rsid w:val="00CE0BC7"/>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CE0BC7"/>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CE0BC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BC7"/>
    <w:rPr>
      <w:rFonts w:ascii="Arial" w:hAnsi="Arial"/>
      <w:sz w:val="24"/>
    </w:rPr>
  </w:style>
  <w:style w:type="character" w:customStyle="1" w:styleId="Heading5Char">
    <w:name w:val="Heading 5 Char"/>
    <w:aliases w:val="h5 Char,Heading5 Char,H5 Char"/>
    <w:link w:val="Heading5"/>
    <w:rsid w:val="00CE0BC7"/>
    <w:rPr>
      <w:rFonts w:ascii="Arial" w:hAnsi="Arial"/>
      <w:sz w:val="22"/>
    </w:rPr>
  </w:style>
  <w:style w:type="character" w:customStyle="1" w:styleId="Heading6Char">
    <w:name w:val="Heading 6 Char"/>
    <w:link w:val="Heading6"/>
    <w:rsid w:val="00CE0BC7"/>
    <w:rPr>
      <w:rFonts w:ascii="Arial" w:hAnsi="Arial"/>
    </w:rPr>
  </w:style>
  <w:style w:type="character" w:customStyle="1" w:styleId="Heading7Char">
    <w:name w:val="Heading 7 Char"/>
    <w:link w:val="Heading7"/>
    <w:rsid w:val="00CE0BC7"/>
    <w:rPr>
      <w:rFonts w:ascii="Arial" w:hAnsi="Arial"/>
    </w:rPr>
  </w:style>
  <w:style w:type="character" w:customStyle="1" w:styleId="Heading8Char">
    <w:name w:val="Heading 8 Char"/>
    <w:link w:val="Heading8"/>
    <w:rsid w:val="00CE0BC7"/>
    <w:rPr>
      <w:rFonts w:ascii="Arial" w:hAnsi="Arial"/>
      <w:sz w:val="36"/>
    </w:rPr>
  </w:style>
  <w:style w:type="character" w:customStyle="1" w:styleId="Heading9Char">
    <w:name w:val="Heading 9 Char"/>
    <w:link w:val="Heading9"/>
    <w:rsid w:val="00CE0BC7"/>
    <w:rPr>
      <w:rFonts w:ascii="Arial" w:hAnsi="Arial"/>
      <w:sz w:val="36"/>
    </w:rPr>
  </w:style>
  <w:style w:type="character" w:styleId="Hyperlink">
    <w:name w:val="Hyperlink"/>
    <w:uiPriority w:val="99"/>
    <w:unhideWhenUsed/>
    <w:rsid w:val="00CE0BC7"/>
    <w:rPr>
      <w:color w:val="0000FF"/>
      <w:u w:val="single"/>
    </w:rPr>
  </w:style>
  <w:style w:type="character" w:styleId="FollowedHyperlink">
    <w:name w:val="FollowedHyperlink"/>
    <w:uiPriority w:val="99"/>
    <w:unhideWhenUsed/>
    <w:rsid w:val="00CE0BC7"/>
    <w:rPr>
      <w:color w:val="800080"/>
      <w:u w:val="single"/>
    </w:rPr>
  </w:style>
  <w:style w:type="character" w:styleId="Emphasis">
    <w:name w:val="Emphasis"/>
    <w:qFormat/>
    <w:rsid w:val="00CE0BC7"/>
    <w:rPr>
      <w:rFonts w:ascii="Times New Roman" w:hAnsi="Times New Roman" w:cs="Times New Roman" w:hint="default"/>
      <w:i/>
      <w:iCs/>
    </w:rPr>
  </w:style>
  <w:style w:type="character" w:customStyle="1" w:styleId="Heading1Char1">
    <w:name w:val="Heading 1 Char1"/>
    <w:aliases w:val="H1 Char1,h1 Char1,Heading 1 3GPP Char1,标题 1 Char1"/>
    <w:rsid w:val="00CE0BC7"/>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rsid w:val="00CE0BC7"/>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rsid w:val="00CE0BC7"/>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E0BC7"/>
    <w:rPr>
      <w:rFonts w:ascii="Cambria" w:eastAsia="MS Gothic" w:hAnsi="Cambria" w:cs="Times New Roman" w:hint="default"/>
      <w:b/>
      <w:bCs/>
      <w:i/>
      <w:iCs/>
      <w:color w:val="4F81BD"/>
    </w:rPr>
  </w:style>
  <w:style w:type="character" w:customStyle="1" w:styleId="Heading5Char1">
    <w:name w:val="Heading 5 Char1"/>
    <w:aliases w:val="h5 Char1,Heading5 Char1,H5 Char1,标题 5 Char1"/>
    <w:semiHidden/>
    <w:rsid w:val="00CE0BC7"/>
    <w:rPr>
      <w:rFonts w:ascii="Cambria" w:eastAsia="MS Gothic" w:hAnsi="Cambria" w:cs="Times New Roman" w:hint="default"/>
      <w:color w:val="243F60"/>
    </w:rPr>
  </w:style>
  <w:style w:type="character" w:styleId="Strong">
    <w:name w:val="Strong"/>
    <w:uiPriority w:val="22"/>
    <w:qFormat/>
    <w:rsid w:val="00CE0BC7"/>
    <w:rPr>
      <w:rFonts w:ascii="Times New Roman" w:hAnsi="Times New Roman" w:cs="Times New Roman" w:hint="default"/>
      <w:b/>
      <w:bCs/>
    </w:rPr>
  </w:style>
  <w:style w:type="paragraph" w:customStyle="1" w:styleId="msonormal0">
    <w:name w:val="msonormal"/>
    <w:basedOn w:val="Normal"/>
    <w:rsid w:val="00CE0BC7"/>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paragraph" w:styleId="NormalWeb">
    <w:name w:val="Normal (Web)"/>
    <w:basedOn w:val="Normal"/>
    <w:uiPriority w:val="99"/>
    <w:unhideWhenUsed/>
    <w:rsid w:val="00CE0BC7"/>
    <w:pPr>
      <w:numPr>
        <w:numId w:val="1"/>
      </w:numPr>
      <w:tabs>
        <w:tab w:val="num" w:pos="360"/>
      </w:tabs>
      <w:overflowPunct/>
      <w:autoSpaceDE/>
      <w:autoSpaceDN/>
      <w:adjustRightInd/>
      <w:spacing w:before="100" w:beforeAutospacing="1" w:after="100" w:afterAutospacing="1"/>
      <w:ind w:left="360" w:hanging="360"/>
      <w:textAlignment w:val="auto"/>
    </w:pPr>
    <w:rPr>
      <w:rFonts w:eastAsia="SimSun"/>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CE0BC7"/>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E0BC7"/>
    <w:rPr>
      <w:rFonts w:ascii="Times New Roman" w:hAnsi="Times New Roman"/>
    </w:rPr>
  </w:style>
  <w:style w:type="paragraph" w:styleId="CommentText">
    <w:name w:val="annotation text"/>
    <w:basedOn w:val="Normal"/>
    <w:link w:val="CommentTextChar1"/>
    <w:uiPriority w:val="99"/>
    <w:unhideWhenUsed/>
    <w:rsid w:val="00CE0BC7"/>
    <w:pPr>
      <w:tabs>
        <w:tab w:val="num" w:pos="420"/>
      </w:tabs>
      <w:ind w:hanging="1140"/>
      <w:textAlignment w:val="auto"/>
    </w:pPr>
    <w:rPr>
      <w:rFonts w:ascii="CG Times (WN)" w:eastAsia="SimSun" w:hAnsi="CG Times (WN)"/>
      <w:lang w:val="x-none" w:eastAsia="x-none"/>
    </w:rPr>
  </w:style>
  <w:style w:type="character" w:customStyle="1" w:styleId="CommentTextChar">
    <w:name w:val="Comment Text Char"/>
    <w:basedOn w:val="DefaultParagraphFont"/>
    <w:uiPriority w:val="99"/>
    <w:rsid w:val="00CE0BC7"/>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E0BC7"/>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CE0BC7"/>
    <w:rPr>
      <w:rFonts w:ascii="Times New Roman" w:hAnsi="Times New Roman"/>
    </w:rPr>
  </w:style>
  <w:style w:type="character" w:customStyle="1" w:styleId="FooterChar">
    <w:name w:val="Footer Char"/>
    <w:link w:val="Footer"/>
    <w:rsid w:val="00CE0BC7"/>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locked/>
    <w:rsid w:val="00CE0BC7"/>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nhideWhenUsed/>
    <w:qFormat/>
    <w:rsid w:val="00CE0BC7"/>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CE0BC7"/>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E0BC7"/>
    <w:pPr>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CE0BC7"/>
    <w:rPr>
      <w:rFonts w:ascii="Times New Roman" w:hAnsi="Times New Roman"/>
    </w:rPr>
  </w:style>
  <w:style w:type="paragraph" w:styleId="DocumentMap">
    <w:name w:val="Document Map"/>
    <w:basedOn w:val="Normal"/>
    <w:link w:val="DocumentMapChar"/>
    <w:uiPriority w:val="99"/>
    <w:semiHidden/>
    <w:unhideWhenUsed/>
    <w:rsid w:val="00CE0BC7"/>
    <w:pPr>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CE0BC7"/>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CE0BC7"/>
    <w:pPr>
      <w:ind w:hanging="1140"/>
      <w:textAlignment w:val="auto"/>
    </w:pPr>
    <w:rPr>
      <w:rFonts w:ascii="Courier New" w:eastAsia="Malgun Gothic" w:hAnsi="Courier New"/>
      <w:lang w:val="nb-NO" w:eastAsia="x-none"/>
    </w:rPr>
  </w:style>
  <w:style w:type="character" w:customStyle="1" w:styleId="PlainTextChar">
    <w:name w:val="Plain Text Char"/>
    <w:basedOn w:val="DefaultParagraphFont"/>
    <w:uiPriority w:val="99"/>
    <w:semiHidden/>
    <w:rsid w:val="00CE0BC7"/>
    <w:rPr>
      <w:rFonts w:ascii="Consolas" w:hAnsi="Consolas"/>
      <w:sz w:val="21"/>
      <w:szCs w:val="21"/>
    </w:rPr>
  </w:style>
  <w:style w:type="paragraph" w:styleId="CommentSubject">
    <w:name w:val="annotation subject"/>
    <w:basedOn w:val="CommentText"/>
    <w:next w:val="CommentText"/>
    <w:link w:val="CommentSubjectChar1"/>
    <w:uiPriority w:val="99"/>
    <w:semiHidden/>
    <w:unhideWhenUsed/>
    <w:rsid w:val="00CE0BC7"/>
    <w:rPr>
      <w:b/>
      <w:bCs/>
    </w:rPr>
  </w:style>
  <w:style w:type="character" w:customStyle="1" w:styleId="CommentSubjectChar">
    <w:name w:val="Comment Subject Char"/>
    <w:basedOn w:val="CommentTextChar"/>
    <w:uiPriority w:val="99"/>
    <w:semiHidden/>
    <w:rsid w:val="00CE0BC7"/>
    <w:rPr>
      <w:rFonts w:ascii="Times New Roman" w:hAnsi="Times New Roman"/>
      <w:b/>
      <w:bCs/>
    </w:rPr>
  </w:style>
  <w:style w:type="paragraph" w:styleId="BalloonText">
    <w:name w:val="Balloon Text"/>
    <w:basedOn w:val="Normal"/>
    <w:link w:val="BalloonTextChar1"/>
    <w:uiPriority w:val="99"/>
    <w:semiHidden/>
    <w:unhideWhenUsed/>
    <w:rsid w:val="00CE0BC7"/>
    <w:pPr>
      <w:tabs>
        <w:tab w:val="num" w:pos="420"/>
      </w:tabs>
      <w:spacing w:after="0"/>
      <w:ind w:hanging="1140"/>
      <w:textAlignment w:val="auto"/>
    </w:pPr>
    <w:rPr>
      <w:rFonts w:ascii="Tahoma" w:eastAsia="SimSun" w:hAnsi="Tahoma"/>
      <w:sz w:val="16"/>
      <w:szCs w:val="16"/>
      <w:lang w:val="x-none" w:eastAsia="x-none"/>
    </w:rPr>
  </w:style>
  <w:style w:type="character" w:customStyle="1" w:styleId="BalloonTextChar">
    <w:name w:val="Balloon Text Char"/>
    <w:basedOn w:val="DefaultParagraphFont"/>
    <w:uiPriority w:val="99"/>
    <w:semiHidden/>
    <w:rsid w:val="00CE0BC7"/>
    <w:rPr>
      <w:rFonts w:ascii="Segoe UI" w:hAnsi="Segoe UI" w:cs="Segoe UI"/>
      <w:sz w:val="18"/>
      <w:szCs w:val="18"/>
    </w:rPr>
  </w:style>
  <w:style w:type="paragraph" w:styleId="NoSpacing">
    <w:name w:val="No Spacing"/>
    <w:basedOn w:val="Normal"/>
    <w:uiPriority w:val="1"/>
    <w:qFormat/>
    <w:rsid w:val="00CE0BC7"/>
    <w:pPr>
      <w:adjustRightInd/>
      <w:spacing w:after="0"/>
      <w:ind w:hanging="1140"/>
      <w:textAlignment w:val="auto"/>
    </w:pPr>
    <w:rPr>
      <w:rFonts w:eastAsia="Calibri"/>
      <w:lang w:val="en-US"/>
    </w:rPr>
  </w:style>
  <w:style w:type="paragraph" w:styleId="Revision">
    <w:name w:val="Revision"/>
    <w:uiPriority w:val="99"/>
    <w:semiHidden/>
    <w:rsid w:val="00CE0BC7"/>
    <w:pPr>
      <w:ind w:hanging="1140"/>
    </w:pPr>
    <w:rPr>
      <w:rFonts w:ascii="Times New Roman" w:eastAsia="SimSun" w:hAnsi="Times New Roman"/>
      <w:lang w:eastAsia="en-U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CE0BC7"/>
    <w:rPr>
      <w:rFonts w:ascii="SimSun" w:eastAsia="SimSun" w:hAnsi="SimSun"/>
      <w:sz w:val="24"/>
      <w:szCs w:val="24"/>
      <w:lang w:val="x-none" w:eastAsia="zh-CN"/>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CE0BC7"/>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TOCHeading">
    <w:name w:val="TOC Heading"/>
    <w:basedOn w:val="Heading1"/>
    <w:next w:val="Normal"/>
    <w:uiPriority w:val="39"/>
    <w:semiHidden/>
    <w:unhideWhenUsed/>
    <w:qFormat/>
    <w:rsid w:val="00CE0BC7"/>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CE0BC7"/>
    <w:rPr>
      <w:rFonts w:ascii="Times New Roman" w:hAnsi="Times New Roman"/>
    </w:rPr>
  </w:style>
  <w:style w:type="character" w:customStyle="1" w:styleId="EQChar">
    <w:name w:val="EQ Char"/>
    <w:link w:val="EQ"/>
    <w:locked/>
    <w:rsid w:val="00CE0BC7"/>
    <w:rPr>
      <w:rFonts w:ascii="Times New Roman" w:hAnsi="Times New Roman"/>
      <w:noProof/>
    </w:rPr>
  </w:style>
  <w:style w:type="character" w:customStyle="1" w:styleId="THChar">
    <w:name w:val="TH Char"/>
    <w:link w:val="TH"/>
    <w:locked/>
    <w:rsid w:val="00CE0BC7"/>
    <w:rPr>
      <w:rFonts w:ascii="Arial" w:hAnsi="Arial"/>
      <w:b/>
    </w:rPr>
  </w:style>
  <w:style w:type="character" w:customStyle="1" w:styleId="TALCar">
    <w:name w:val="TAL Car"/>
    <w:link w:val="TAL"/>
    <w:locked/>
    <w:rsid w:val="00CE0BC7"/>
    <w:rPr>
      <w:rFonts w:ascii="Arial" w:hAnsi="Arial"/>
      <w:sz w:val="18"/>
    </w:rPr>
  </w:style>
  <w:style w:type="character" w:customStyle="1" w:styleId="EditorsNoteChar">
    <w:name w:val="Editor's Note Char"/>
    <w:link w:val="EditorsNote"/>
    <w:locked/>
    <w:rsid w:val="00CE0BC7"/>
    <w:rPr>
      <w:rFonts w:ascii="Times New Roman" w:hAnsi="Times New Roman"/>
      <w:color w:val="FF0000"/>
    </w:rPr>
  </w:style>
  <w:style w:type="character" w:customStyle="1" w:styleId="B1Char">
    <w:name w:val="B1 Char"/>
    <w:link w:val="B1"/>
    <w:locked/>
    <w:rsid w:val="00CE0BC7"/>
    <w:rPr>
      <w:rFonts w:ascii="Times New Roman" w:hAnsi="Times New Roman"/>
    </w:rPr>
  </w:style>
  <w:style w:type="character" w:customStyle="1" w:styleId="B2Char1">
    <w:name w:val="B2 Char1"/>
    <w:link w:val="B2"/>
    <w:locked/>
    <w:rsid w:val="00CE0BC7"/>
    <w:rPr>
      <w:rFonts w:ascii="Times New Roman" w:hAnsi="Times New Roman"/>
    </w:rPr>
  </w:style>
  <w:style w:type="character" w:customStyle="1" w:styleId="B3Char2">
    <w:name w:val="B3 Char2"/>
    <w:link w:val="B3"/>
    <w:locked/>
    <w:rsid w:val="00CE0BC7"/>
    <w:rPr>
      <w:rFonts w:ascii="Times New Roman" w:hAnsi="Times New Roman"/>
    </w:rPr>
  </w:style>
  <w:style w:type="character" w:customStyle="1" w:styleId="CRCoverPageChar">
    <w:name w:val="CR Cover Page Char"/>
    <w:link w:val="CRCoverPage"/>
    <w:locked/>
    <w:rsid w:val="00CE0BC7"/>
    <w:rPr>
      <w:rFonts w:ascii="Arial" w:hAnsi="Arial" w:cs="Arial"/>
      <w:lang w:val="en-US" w:eastAsia="en-US"/>
    </w:rPr>
  </w:style>
  <w:style w:type="paragraph" w:customStyle="1" w:styleId="CRCoverPage">
    <w:name w:val="CR Cover Page"/>
    <w:link w:val="CRCoverPageChar"/>
    <w:rsid w:val="00CE0BC7"/>
    <w:pPr>
      <w:spacing w:after="120"/>
      <w:ind w:hanging="1140"/>
    </w:pPr>
    <w:rPr>
      <w:rFonts w:ascii="Arial" w:hAnsi="Arial" w:cs="Arial"/>
      <w:lang w:val="en-US" w:eastAsia="en-US"/>
    </w:rPr>
  </w:style>
  <w:style w:type="paragraph" w:customStyle="1" w:styleId="Style1">
    <w:name w:val="Style1"/>
    <w:basedOn w:val="Heading1"/>
    <w:uiPriority w:val="99"/>
    <w:rsid w:val="00CE0BC7"/>
    <w:pPr>
      <w:tabs>
        <w:tab w:val="num" w:pos="420"/>
      </w:tabs>
      <w:textAlignment w:val="auto"/>
    </w:pPr>
    <w:rPr>
      <w:rFonts w:eastAsia="SimSun"/>
    </w:rPr>
  </w:style>
  <w:style w:type="paragraph" w:customStyle="1" w:styleId="Heading83GPP">
    <w:name w:val="Heading 8 3GPP"/>
    <w:basedOn w:val="Heading1"/>
    <w:uiPriority w:val="99"/>
    <w:rsid w:val="00CE0BC7"/>
    <w:pPr>
      <w:tabs>
        <w:tab w:val="num" w:pos="420"/>
      </w:tabs>
      <w:textAlignment w:val="auto"/>
    </w:pPr>
    <w:rPr>
      <w:rFonts w:eastAsia="SimSun"/>
    </w:rPr>
  </w:style>
  <w:style w:type="paragraph" w:customStyle="1" w:styleId="font5">
    <w:name w:val="font5"/>
    <w:basedOn w:val="Normal"/>
    <w:uiPriority w:val="99"/>
    <w:rsid w:val="00CE0BC7"/>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CE0BC7"/>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CE0BC7"/>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CE0BC7"/>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CE0BC7"/>
    <w:rPr>
      <w:rFonts w:ascii="Arial" w:eastAsia="MS Mincho" w:hAnsi="Arial" w:cs="Arial"/>
      <w:szCs w:val="24"/>
    </w:rPr>
  </w:style>
  <w:style w:type="paragraph" w:customStyle="1" w:styleId="Doc-text2">
    <w:name w:val="Doc-text2"/>
    <w:basedOn w:val="Normal"/>
    <w:link w:val="Doc-text2Char"/>
    <w:qFormat/>
    <w:rsid w:val="00CE0BC7"/>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CE0BC7"/>
    <w:rPr>
      <w:rFonts w:ascii="Arial" w:eastAsia="MS Mincho" w:hAnsi="Arial" w:cs="Arial"/>
      <w:szCs w:val="24"/>
    </w:rPr>
  </w:style>
  <w:style w:type="paragraph" w:customStyle="1" w:styleId="Doc-title">
    <w:name w:val="Doc-title"/>
    <w:basedOn w:val="Normal"/>
    <w:next w:val="Doc-text2"/>
    <w:link w:val="Doc-titleChar"/>
    <w:rsid w:val="00CE0BC7"/>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CE0BC7"/>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CE0BC7"/>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CE0BC7"/>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CE0BC7"/>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CE0BC7"/>
    <w:pPr>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CE0BC7"/>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CE0BC7"/>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CE0BC7"/>
    <w:rPr>
      <w:b/>
      <w:i/>
      <w:color w:val="FF0000"/>
      <w:sz w:val="24"/>
      <w:u w:val="single"/>
    </w:rPr>
  </w:style>
  <w:style w:type="paragraph" w:customStyle="1" w:styleId="subtopic">
    <w:name w:val="subtopic"/>
    <w:basedOn w:val="Normal"/>
    <w:link w:val="subtopicChar"/>
    <w:rsid w:val="00CE0BC7"/>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CE0BC7"/>
    <w:pPr>
      <w:tabs>
        <w:tab w:val="num" w:pos="420"/>
      </w:tabs>
      <w:suppressAutoHyphens/>
      <w:autoSpaceDN/>
      <w:adjustRightInd/>
      <w:ind w:hanging="1140"/>
      <w:textAlignment w:val="auto"/>
    </w:pPr>
    <w:rPr>
      <w:rFonts w:eastAsia="SimSun" w:cs="CG Times (WN)"/>
      <w:b/>
      <w:bCs/>
      <w:lang w:val="en-US" w:eastAsia="ar-SA"/>
    </w:rPr>
  </w:style>
  <w:style w:type="paragraph" w:customStyle="1" w:styleId="tablecell">
    <w:name w:val="tablecell"/>
    <w:basedOn w:val="Normal"/>
    <w:uiPriority w:val="99"/>
    <w:rsid w:val="00031000"/>
    <w:pPr>
      <w:overflowPunct/>
      <w:snapToGrid w:val="0"/>
      <w:spacing w:before="20" w:after="20"/>
      <w:textAlignment w:val="auto"/>
    </w:pPr>
    <w:rPr>
      <w:rFonts w:eastAsia="SimSun"/>
      <w:iCs/>
      <w:szCs w:val="22"/>
      <w:lang w:val="en-US"/>
    </w:rPr>
  </w:style>
  <w:style w:type="character" w:customStyle="1" w:styleId="TJChar">
    <w:name w:val="TJ Char"/>
    <w:link w:val="TJ"/>
    <w:locked/>
    <w:rsid w:val="00CE0BC7"/>
    <w:rPr>
      <w:b/>
      <w:sz w:val="24"/>
      <w:u w:val="single"/>
    </w:rPr>
  </w:style>
  <w:style w:type="paragraph" w:customStyle="1" w:styleId="TJ">
    <w:name w:val="TJ"/>
    <w:basedOn w:val="Normal"/>
    <w:link w:val="TJChar"/>
    <w:rsid w:val="00CE0BC7"/>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CE0BC7"/>
    <w:rPr>
      <w:sz w:val="24"/>
      <w:u w:val="single"/>
    </w:rPr>
  </w:style>
  <w:style w:type="paragraph" w:customStyle="1" w:styleId="Subtitle1">
    <w:name w:val="Subtitle1"/>
    <w:basedOn w:val="Normal"/>
    <w:link w:val="subtitleChar"/>
    <w:rsid w:val="00CE0BC7"/>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CE0BC7"/>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CE0BC7"/>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CE0BC7"/>
    <w:rPr>
      <w:b/>
      <w:i/>
      <w:color w:val="FF0000"/>
      <w:sz w:val="24"/>
      <w:u w:val="single"/>
    </w:rPr>
  </w:style>
  <w:style w:type="paragraph" w:customStyle="1" w:styleId="Subsection">
    <w:name w:val="Subsection"/>
    <w:basedOn w:val="Normal"/>
    <w:link w:val="SubsectionChar"/>
    <w:rsid w:val="00CE0BC7"/>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CE0BC7"/>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CE0BC7"/>
    <w:pPr>
      <w:tabs>
        <w:tab w:val="right" w:pos="10065"/>
      </w:tabs>
    </w:pPr>
  </w:style>
  <w:style w:type="character" w:customStyle="1" w:styleId="11Char">
    <w:name w:val="1.1 Char"/>
    <w:link w:val="11"/>
    <w:locked/>
    <w:rsid w:val="00CE0BC7"/>
    <w:rPr>
      <w:rFonts w:ascii="Arial" w:eastAsia="MS Mincho" w:hAnsi="Arial" w:cs="Arial"/>
      <w:b/>
      <w:bCs/>
      <w:sz w:val="24"/>
      <w:szCs w:val="26"/>
      <w:lang w:val="x-none" w:eastAsia="x-none"/>
    </w:rPr>
  </w:style>
  <w:style w:type="paragraph" w:customStyle="1" w:styleId="11">
    <w:name w:val="1.1"/>
    <w:basedOn w:val="Heading3"/>
    <w:link w:val="11Char"/>
    <w:qFormat/>
    <w:rsid w:val="00CE0BC7"/>
    <w:pPr>
      <w:keepLines w:val="0"/>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CE0BC7"/>
    <w:rPr>
      <w:rFonts w:ascii="Arial" w:eastAsia="SimSun" w:hAnsi="Arial" w:cs="Arial"/>
      <w:sz w:val="22"/>
      <w:lang w:val="x-none" w:eastAsia="x-none"/>
    </w:rPr>
  </w:style>
  <w:style w:type="paragraph" w:customStyle="1" w:styleId="00BodyText">
    <w:name w:val="00 BodyText"/>
    <w:basedOn w:val="Normal"/>
    <w:link w:val="00BodyTextChar"/>
    <w:rsid w:val="00CE0BC7"/>
    <w:pPr>
      <w:overflowPunct/>
      <w:autoSpaceDE/>
      <w:autoSpaceDN/>
      <w:adjustRightInd/>
      <w:spacing w:after="220"/>
      <w:ind w:hanging="1140"/>
      <w:textAlignment w:val="auto"/>
    </w:pPr>
    <w:rPr>
      <w:rFonts w:ascii="Arial" w:eastAsia="SimSun" w:hAnsi="Arial" w:cs="Arial"/>
      <w:sz w:val="22"/>
      <w:lang w:val="x-none" w:eastAsia="x-none"/>
    </w:rPr>
  </w:style>
  <w:style w:type="paragraph" w:customStyle="1" w:styleId="MediumGrid21">
    <w:name w:val="Medium Grid 21"/>
    <w:uiPriority w:val="1"/>
    <w:qFormat/>
    <w:rsid w:val="00CE0BC7"/>
    <w:pPr>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CE0BC7"/>
    <w:pPr>
      <w:overflowPunct/>
      <w:autoSpaceDE/>
      <w:autoSpaceDN/>
      <w:adjustRightInd/>
      <w:spacing w:after="0"/>
      <w:ind w:left="720" w:hanging="1140"/>
      <w:textAlignment w:val="auto"/>
    </w:pPr>
    <w:rPr>
      <w:rFonts w:eastAsia="SimSun"/>
      <w:sz w:val="24"/>
      <w:szCs w:val="24"/>
      <w:lang w:val="fr-FR" w:eastAsia="zh-CN"/>
    </w:rPr>
  </w:style>
  <w:style w:type="paragraph" w:customStyle="1" w:styleId="FL">
    <w:name w:val="FL"/>
    <w:basedOn w:val="Normal"/>
    <w:uiPriority w:val="99"/>
    <w:rsid w:val="00CE0BC7"/>
    <w:pPr>
      <w:keepNext/>
      <w:keepLines/>
      <w:spacing w:before="60"/>
      <w:ind w:hanging="1140"/>
      <w:jc w:val="center"/>
      <w:textAlignment w:val="auto"/>
    </w:pPr>
    <w:rPr>
      <w:rFonts w:ascii="Arial" w:eastAsia="SimSun" w:hAnsi="Arial"/>
      <w:b/>
    </w:rPr>
  </w:style>
  <w:style w:type="paragraph" w:customStyle="1" w:styleId="a">
    <w:name w:val="插图题注"/>
    <w:basedOn w:val="Normal"/>
    <w:uiPriority w:val="99"/>
    <w:rsid w:val="00CE0BC7"/>
    <w:pPr>
      <w:overflowPunct/>
      <w:autoSpaceDE/>
      <w:autoSpaceDN/>
      <w:adjustRightInd/>
      <w:ind w:hanging="1140"/>
      <w:textAlignment w:val="auto"/>
    </w:pPr>
    <w:rPr>
      <w:rFonts w:eastAsia="SimSun"/>
    </w:rPr>
  </w:style>
  <w:style w:type="paragraph" w:customStyle="1" w:styleId="a0">
    <w:name w:val="表格题注"/>
    <w:basedOn w:val="Normal"/>
    <w:uiPriority w:val="99"/>
    <w:rsid w:val="00CE0BC7"/>
    <w:pPr>
      <w:overflowPunct/>
      <w:autoSpaceDE/>
      <w:autoSpaceDN/>
      <w:adjustRightInd/>
      <w:ind w:hanging="1140"/>
      <w:textAlignment w:val="auto"/>
    </w:pPr>
    <w:rPr>
      <w:rFonts w:eastAsia="SimSun"/>
    </w:rPr>
  </w:style>
  <w:style w:type="character" w:customStyle="1" w:styleId="IvDbodytextChar">
    <w:name w:val="IvD bodytext Char"/>
    <w:link w:val="IvDbodytext"/>
    <w:locked/>
    <w:rsid w:val="00CE0BC7"/>
    <w:rPr>
      <w:rFonts w:ascii="Arial" w:hAnsi="Arial" w:cs="Arial"/>
      <w:spacing w:val="2"/>
      <w:lang w:val="x-none" w:eastAsia="x-none"/>
    </w:rPr>
  </w:style>
  <w:style w:type="paragraph" w:customStyle="1" w:styleId="IvDbodytext">
    <w:name w:val="IvD bodytext"/>
    <w:basedOn w:val="Normal"/>
    <w:next w:val="ListParagraph"/>
    <w:link w:val="IvDbodytextChar"/>
    <w:qFormat/>
    <w:rsid w:val="00CE0BC7"/>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CE0BC7"/>
    <w:pPr>
      <w:ind w:hanging="1140"/>
      <w:textAlignment w:val="auto"/>
    </w:pPr>
    <w:rPr>
      <w:rFonts w:eastAsia="MS Mincho" w:cs="Arial"/>
      <w:bCs/>
    </w:rPr>
  </w:style>
  <w:style w:type="paragraph" w:customStyle="1" w:styleId="Observation">
    <w:name w:val="Observation"/>
    <w:basedOn w:val="Normal"/>
    <w:uiPriority w:val="99"/>
    <w:qFormat/>
    <w:rsid w:val="00CE0BC7"/>
    <w:pPr>
      <w:numPr>
        <w:numId w:val="3"/>
      </w:numPr>
      <w:tabs>
        <w:tab w:val="left" w:pos="1701"/>
      </w:tabs>
      <w:spacing w:after="120"/>
      <w:jc w:val="both"/>
      <w:textAlignment w:val="auto"/>
    </w:pPr>
    <w:rPr>
      <w:rFonts w:ascii="Arial" w:eastAsia="SimSun" w:hAnsi="Arial"/>
      <w:b/>
      <w:bCs/>
      <w:lang w:eastAsia="zh-CN"/>
    </w:rPr>
  </w:style>
  <w:style w:type="paragraph" w:customStyle="1" w:styleId="Tabletext">
    <w:name w:val="Table_text"/>
    <w:basedOn w:val="Normal"/>
    <w:uiPriority w:val="99"/>
    <w:rsid w:val="00CE0B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rFonts w:eastAsia="SimSun"/>
      <w:sz w:val="22"/>
      <w:lang w:val="fr-FR" w:eastAsia="en-US"/>
    </w:rPr>
  </w:style>
  <w:style w:type="paragraph" w:customStyle="1" w:styleId="Tablehead">
    <w:name w:val="Table_head"/>
    <w:basedOn w:val="Tabletext"/>
    <w:next w:val="Tabletext"/>
    <w:uiPriority w:val="99"/>
    <w:rsid w:val="00CE0BC7"/>
    <w:pPr>
      <w:keepNext/>
      <w:spacing w:before="80" w:after="80"/>
      <w:jc w:val="center"/>
    </w:pPr>
    <w:rPr>
      <w:b/>
    </w:rPr>
  </w:style>
  <w:style w:type="character" w:customStyle="1" w:styleId="categoryChar">
    <w:name w:val="category Char"/>
    <w:link w:val="category"/>
    <w:locked/>
    <w:rsid w:val="00CE0BC7"/>
    <w:rPr>
      <w:rFonts w:ascii="Book Antiqua" w:hAnsi="Book Antiqua"/>
      <w:b/>
      <w:color w:val="365F91"/>
      <w:u w:val="single"/>
      <w:lang w:val="en-AU" w:eastAsia="zh-CN"/>
    </w:rPr>
  </w:style>
  <w:style w:type="paragraph" w:customStyle="1" w:styleId="category">
    <w:name w:val="category"/>
    <w:basedOn w:val="Normal"/>
    <w:link w:val="categoryChar"/>
    <w:qFormat/>
    <w:rsid w:val="00CE0BC7"/>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CE0BC7"/>
    <w:rPr>
      <w:rFonts w:ascii="Times New Roman" w:eastAsia="SimSun" w:hAnsi="Times New Roman"/>
      <w:lang w:val="x-none" w:eastAsia="x-none"/>
    </w:rPr>
  </w:style>
  <w:style w:type="paragraph" w:customStyle="1" w:styleId="1">
    <w:name w:val="正文1"/>
    <w:basedOn w:val="Normal"/>
    <w:link w:val="1Char"/>
    <w:qFormat/>
    <w:rsid w:val="00CE0BC7"/>
    <w:pPr>
      <w:widowControl w:val="0"/>
      <w:overflowPunct/>
      <w:autoSpaceDE/>
      <w:autoSpaceDN/>
      <w:ind w:hanging="1140"/>
      <w:jc w:val="both"/>
      <w:textAlignment w:val="auto"/>
    </w:pPr>
    <w:rPr>
      <w:rFonts w:eastAsia="SimSun"/>
      <w:lang w:val="x-none" w:eastAsia="x-none"/>
    </w:rPr>
  </w:style>
  <w:style w:type="character" w:customStyle="1" w:styleId="3GPPChar">
    <w:name w:val="3GPP 正文 Char"/>
    <w:link w:val="3GPP"/>
    <w:locked/>
    <w:rsid w:val="00CE0BC7"/>
    <w:rPr>
      <w:rFonts w:ascii="Times New Roman" w:eastAsia="SimSun" w:hAnsi="Times New Roman"/>
      <w:lang w:val="x-none" w:eastAsia="ja-JP"/>
    </w:rPr>
  </w:style>
  <w:style w:type="paragraph" w:customStyle="1" w:styleId="3GPP">
    <w:name w:val="3GPP 正文"/>
    <w:basedOn w:val="Normal"/>
    <w:link w:val="3GPPChar"/>
    <w:qFormat/>
    <w:rsid w:val="00CE0BC7"/>
    <w:pPr>
      <w:overflowPunct/>
      <w:autoSpaceDE/>
      <w:autoSpaceDN/>
      <w:adjustRightInd/>
      <w:ind w:hanging="1140"/>
      <w:textAlignment w:val="auto"/>
    </w:pPr>
    <w:rPr>
      <w:rFonts w:eastAsia="SimSun"/>
      <w:lang w:val="x-none" w:eastAsia="ja-JP"/>
    </w:rPr>
  </w:style>
  <w:style w:type="character" w:customStyle="1" w:styleId="maintextChar">
    <w:name w:val="main text Char"/>
    <w:link w:val="maintext"/>
    <w:locked/>
    <w:rsid w:val="00CE0BC7"/>
    <w:rPr>
      <w:rFonts w:ascii="Times New Roman" w:hAnsi="Times New Roman"/>
    </w:rPr>
  </w:style>
  <w:style w:type="paragraph" w:customStyle="1" w:styleId="maintext">
    <w:name w:val="main text"/>
    <w:basedOn w:val="Normal"/>
    <w:link w:val="maintextChar"/>
    <w:qFormat/>
    <w:rsid w:val="00CE0BC7"/>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CE0BC7"/>
    <w:rPr>
      <w:rFonts w:ascii="Arial" w:eastAsia="SimSun" w:hAnsi="Arial"/>
      <w:sz w:val="22"/>
      <w:szCs w:val="22"/>
      <w:lang w:eastAsia="x-none"/>
    </w:rPr>
  </w:style>
  <w:style w:type="paragraph" w:customStyle="1" w:styleId="Bullet1">
    <w:name w:val="Bullet 1"/>
    <w:basedOn w:val="Normal"/>
    <w:link w:val="Bullet1Char"/>
    <w:uiPriority w:val="99"/>
    <w:qFormat/>
    <w:rsid w:val="00CE0BC7"/>
    <w:pPr>
      <w:numPr>
        <w:numId w:val="4"/>
      </w:numPr>
      <w:overflowPunct/>
      <w:autoSpaceDE/>
      <w:autoSpaceDN/>
      <w:adjustRightInd/>
      <w:spacing w:after="200" w:line="276" w:lineRule="auto"/>
      <w:jc w:val="both"/>
      <w:textAlignment w:val="auto"/>
    </w:pPr>
    <w:rPr>
      <w:rFonts w:ascii="Arial" w:eastAsia="SimSun" w:hAnsi="Arial"/>
      <w:sz w:val="22"/>
      <w:szCs w:val="22"/>
      <w:lang w:eastAsia="x-none"/>
    </w:rPr>
  </w:style>
  <w:style w:type="paragraph" w:customStyle="1" w:styleId="Bullet2">
    <w:name w:val="Bullet 2"/>
    <w:basedOn w:val="Bullet1"/>
    <w:uiPriority w:val="99"/>
    <w:qFormat/>
    <w:rsid w:val="00CE0BC7"/>
    <w:pPr>
      <w:numPr>
        <w:ilvl w:val="1"/>
      </w:numPr>
      <w:tabs>
        <w:tab w:val="num" w:pos="360"/>
        <w:tab w:val="num" w:pos="1440"/>
      </w:tabs>
    </w:pPr>
  </w:style>
  <w:style w:type="character" w:customStyle="1" w:styleId="NumberedListChar">
    <w:name w:val="Numbered List Char"/>
    <w:link w:val="NumberedList"/>
    <w:locked/>
    <w:rsid w:val="00CE0BC7"/>
    <w:rPr>
      <w:rFonts w:ascii="Times New Roman" w:eastAsia="SimSun" w:hAnsi="Times New Roman"/>
      <w:lang w:eastAsia="en-GB"/>
    </w:rPr>
  </w:style>
  <w:style w:type="paragraph" w:customStyle="1" w:styleId="NumberedList">
    <w:name w:val="Numbered List"/>
    <w:basedOn w:val="ListParagraph"/>
    <w:link w:val="NumberedListChar"/>
    <w:qFormat/>
    <w:rsid w:val="00CE0BC7"/>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CE0BC7"/>
    <w:pPr>
      <w:ind w:hanging="1140"/>
      <w:textAlignment w:val="auto"/>
    </w:pPr>
    <w:rPr>
      <w:rFonts w:eastAsia="SimSun"/>
      <w:i/>
      <w:color w:val="0000FF"/>
      <w:lang w:eastAsia="en-US"/>
    </w:rPr>
  </w:style>
  <w:style w:type="character" w:customStyle="1" w:styleId="RAN4proposalChar">
    <w:name w:val="RAN4 proposal Char"/>
    <w:link w:val="RAN4proposal"/>
    <w:uiPriority w:val="99"/>
    <w:locked/>
    <w:rsid w:val="00CE0BC7"/>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CE0BC7"/>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CE0BC7"/>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CE0BC7"/>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CE0BC7"/>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CE0BC7"/>
    <w:pPr>
      <w:ind w:hanging="22"/>
    </w:pPr>
    <w:rPr>
      <w:rFonts w:ascii="Arial" w:hAnsi="Arial" w:cs="Arial"/>
      <w:sz w:val="24"/>
      <w:lang w:eastAsia="en-US"/>
    </w:rPr>
  </w:style>
  <w:style w:type="character" w:styleId="CommentReference">
    <w:name w:val="annotation reference"/>
    <w:semiHidden/>
    <w:unhideWhenUsed/>
    <w:rsid w:val="00CE0BC7"/>
    <w:rPr>
      <w:sz w:val="16"/>
    </w:rPr>
  </w:style>
  <w:style w:type="character" w:styleId="PlaceholderText">
    <w:name w:val="Placeholder Text"/>
    <w:uiPriority w:val="99"/>
    <w:semiHidden/>
    <w:rsid w:val="00CE0BC7"/>
    <w:rPr>
      <w:color w:val="808080"/>
    </w:rPr>
  </w:style>
  <w:style w:type="character" w:styleId="IntenseEmphasis">
    <w:name w:val="Intense Emphasis"/>
    <w:uiPriority w:val="21"/>
    <w:qFormat/>
    <w:rsid w:val="00CE0BC7"/>
    <w:rPr>
      <w:b/>
      <w:bCs w:val="0"/>
      <w:i/>
      <w:iCs w:val="0"/>
      <w:color w:val="4F81BD"/>
    </w:rPr>
  </w:style>
  <w:style w:type="character" w:styleId="IntenseReference">
    <w:name w:val="Intense Reference"/>
    <w:qFormat/>
    <w:rsid w:val="00CE0BC7"/>
    <w:rPr>
      <w:b/>
      <w:bCs w:val="0"/>
      <w:smallCaps/>
      <w:color w:val="C0504D"/>
      <w:spacing w:val="5"/>
      <w:u w:val="single"/>
    </w:rPr>
  </w:style>
  <w:style w:type="character" w:customStyle="1" w:styleId="TACChar">
    <w:name w:val="TAC Char"/>
    <w:link w:val="TAC"/>
    <w:qFormat/>
    <w:locked/>
    <w:rsid w:val="00CE0BC7"/>
    <w:rPr>
      <w:rFonts w:ascii="Arial" w:hAnsi="Arial"/>
      <w:sz w:val="18"/>
    </w:rPr>
  </w:style>
  <w:style w:type="character" w:customStyle="1" w:styleId="TAHCar">
    <w:name w:val="TAH Car"/>
    <w:link w:val="TAH"/>
    <w:qFormat/>
    <w:locked/>
    <w:rsid w:val="00CE0BC7"/>
    <w:rPr>
      <w:rFonts w:ascii="Arial" w:hAnsi="Arial"/>
      <w:b/>
      <w:sz w:val="18"/>
    </w:rPr>
  </w:style>
  <w:style w:type="character" w:customStyle="1" w:styleId="TANChar">
    <w:name w:val="TAN Char"/>
    <w:link w:val="TAN"/>
    <w:locked/>
    <w:rsid w:val="00CE0BC7"/>
    <w:rPr>
      <w:rFonts w:ascii="Arial" w:hAnsi="Arial"/>
      <w:sz w:val="18"/>
    </w:rPr>
  </w:style>
  <w:style w:type="character" w:customStyle="1" w:styleId="CommentTextChar1">
    <w:name w:val="Comment Text Char1"/>
    <w:link w:val="CommentText"/>
    <w:uiPriority w:val="99"/>
    <w:locked/>
    <w:rsid w:val="00CE0BC7"/>
    <w:rPr>
      <w:rFonts w:eastAsia="SimSun"/>
      <w:lang w:val="x-none" w:eastAsia="x-none"/>
    </w:rPr>
  </w:style>
  <w:style w:type="character" w:customStyle="1" w:styleId="DocumentMapChar1">
    <w:name w:val="Document Map Char1"/>
    <w:uiPriority w:val="99"/>
    <w:semiHidden/>
    <w:locked/>
    <w:rsid w:val="00CE0BC7"/>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CE0BC7"/>
    <w:rPr>
      <w:rFonts w:eastAsia="SimSun"/>
      <w:b/>
      <w:bCs/>
      <w:lang w:val="x-none" w:eastAsia="x-none"/>
    </w:rPr>
  </w:style>
  <w:style w:type="character" w:customStyle="1" w:styleId="BalloonTextChar1">
    <w:name w:val="Balloon Text Char1"/>
    <w:link w:val="BalloonText"/>
    <w:uiPriority w:val="99"/>
    <w:semiHidden/>
    <w:locked/>
    <w:rsid w:val="00CE0BC7"/>
    <w:rPr>
      <w:rFonts w:ascii="Tahoma" w:eastAsia="SimSun" w:hAnsi="Tahoma"/>
      <w:sz w:val="16"/>
      <w:szCs w:val="16"/>
      <w:lang w:val="x-none" w:eastAsia="x-none"/>
    </w:rPr>
  </w:style>
  <w:style w:type="character" w:customStyle="1" w:styleId="spelle">
    <w:name w:val="spelle"/>
    <w:rsid w:val="00CE0BC7"/>
    <w:rPr>
      <w:rFonts w:ascii="Times New Roman" w:hAnsi="Times New Roman" w:cs="Times New Roman" w:hint="default"/>
    </w:rPr>
  </w:style>
  <w:style w:type="character" w:customStyle="1" w:styleId="apple-style-span">
    <w:name w:val="apple-style-span"/>
    <w:rsid w:val="00CE0BC7"/>
    <w:rPr>
      <w:rFonts w:ascii="Times New Roman" w:hAnsi="Times New Roman" w:cs="Times New Roman" w:hint="default"/>
    </w:rPr>
  </w:style>
  <w:style w:type="character" w:customStyle="1" w:styleId="B1Char1">
    <w:name w:val="B1 Char1"/>
    <w:rsid w:val="00CE0BC7"/>
    <w:rPr>
      <w:rFonts w:ascii="Arial" w:eastAsia="SimSun" w:hAnsi="Arial" w:cs="Arial" w:hint="default"/>
      <w:color w:val="0000FF"/>
      <w:kern w:val="2"/>
      <w:lang w:val="en-GB" w:eastAsia="en-US"/>
    </w:rPr>
  </w:style>
  <w:style w:type="character" w:customStyle="1" w:styleId="B2Char">
    <w:name w:val="B2 Char"/>
    <w:qFormat/>
    <w:rsid w:val="00CE0BC7"/>
    <w:rPr>
      <w:lang w:val="en-GB" w:eastAsia="ko-KR"/>
    </w:rPr>
  </w:style>
  <w:style w:type="character" w:customStyle="1" w:styleId="PlainTextChar1">
    <w:name w:val="Plain Text Char1"/>
    <w:link w:val="PlainText"/>
    <w:uiPriority w:val="99"/>
    <w:semiHidden/>
    <w:locked/>
    <w:rsid w:val="00CE0BC7"/>
    <w:rPr>
      <w:rFonts w:ascii="Courier New" w:eastAsia="Malgun Gothic" w:hAnsi="Courier New"/>
      <w:lang w:val="nb-NO" w:eastAsia="x-none"/>
    </w:rPr>
  </w:style>
  <w:style w:type="character" w:customStyle="1" w:styleId="10">
    <w:name w:val="明显强调1"/>
    <w:uiPriority w:val="21"/>
    <w:qFormat/>
    <w:rsid w:val="00CE0BC7"/>
    <w:rPr>
      <w:b/>
      <w:bCs/>
      <w:i/>
      <w:iCs/>
      <w:color w:val="4F81BD"/>
    </w:rPr>
  </w:style>
  <w:style w:type="character" w:customStyle="1" w:styleId="Char1">
    <w:name w:val="正文文本 Char1"/>
    <w:uiPriority w:val="99"/>
    <w:semiHidden/>
    <w:rsid w:val="00CE0BC7"/>
    <w:rPr>
      <w:rFonts w:ascii="Times New Roman" w:hAnsi="Times New Roman" w:cs="Times New Roman" w:hint="default"/>
      <w:lang w:val="en-GB" w:eastAsia="en-US"/>
    </w:rPr>
  </w:style>
  <w:style w:type="character" w:customStyle="1" w:styleId="Char10">
    <w:name w:val="纯文本 Char1"/>
    <w:uiPriority w:val="99"/>
    <w:semiHidden/>
    <w:rsid w:val="00CE0BC7"/>
    <w:rPr>
      <w:rFonts w:ascii="SimSun" w:eastAsia="SimSun" w:hAnsi="Courier New" w:cs="Courier New" w:hint="eastAsia"/>
      <w:sz w:val="21"/>
      <w:szCs w:val="21"/>
      <w:lang w:val="en-GB" w:eastAsia="en-US"/>
    </w:rPr>
  </w:style>
  <w:style w:type="character" w:customStyle="1" w:styleId="TAL0">
    <w:name w:val="TAL (文字)"/>
    <w:rsid w:val="00CE0BC7"/>
    <w:rPr>
      <w:rFonts w:ascii="Arial" w:hAnsi="Arial" w:cs="Arial" w:hint="default"/>
      <w:sz w:val="18"/>
      <w:lang w:val="en-GB" w:eastAsia="ja-JP" w:bidi="ar-SA"/>
    </w:rPr>
  </w:style>
  <w:style w:type="character" w:customStyle="1" w:styleId="TALChar">
    <w:name w:val="TAL Char"/>
    <w:locked/>
    <w:rsid w:val="00CE0BC7"/>
    <w:rPr>
      <w:rFonts w:ascii="Arial" w:eastAsia="Times New Roman" w:hAnsi="Arial" w:cs="Arial" w:hint="default"/>
      <w:sz w:val="18"/>
      <w:lang w:val="en-GB" w:eastAsia="en-GB"/>
    </w:rPr>
  </w:style>
  <w:style w:type="character" w:customStyle="1" w:styleId="PlainTextChar2">
    <w:name w:val="Plain Text Char2"/>
    <w:uiPriority w:val="99"/>
    <w:semiHidden/>
    <w:rsid w:val="00CE0BC7"/>
    <w:rPr>
      <w:rFonts w:ascii="Courier New" w:hAnsi="Courier New" w:cs="Courier New" w:hint="default"/>
      <w:lang w:val="nb-NO"/>
    </w:rPr>
  </w:style>
  <w:style w:type="character" w:customStyle="1" w:styleId="DocumentMapChar2">
    <w:name w:val="Document Map Char2"/>
    <w:uiPriority w:val="99"/>
    <w:semiHidden/>
    <w:locked/>
    <w:rsid w:val="00CE0BC7"/>
    <w:rPr>
      <w:rFonts w:ascii="Tahoma" w:eastAsia="SimSun" w:hAnsi="Tahoma" w:cs="Tahoma" w:hint="default"/>
      <w:sz w:val="16"/>
      <w:szCs w:val="16"/>
      <w:lang w:eastAsia="ja-JP"/>
    </w:rPr>
  </w:style>
  <w:style w:type="character" w:customStyle="1" w:styleId="PlainTextChar3">
    <w:name w:val="Plain Text Char3"/>
    <w:uiPriority w:val="99"/>
    <w:semiHidden/>
    <w:rsid w:val="00CE0BC7"/>
    <w:rPr>
      <w:rFonts w:ascii="Courier New" w:hAnsi="Courier New" w:cs="Courier New" w:hint="default"/>
      <w:lang w:val="nb-NO"/>
    </w:rPr>
  </w:style>
  <w:style w:type="character" w:customStyle="1" w:styleId="DocumentMapChar3">
    <w:name w:val="Document Map Char3"/>
    <w:uiPriority w:val="99"/>
    <w:semiHidden/>
    <w:locked/>
    <w:rsid w:val="00CE0BC7"/>
    <w:rPr>
      <w:rFonts w:ascii="Tahoma" w:eastAsia="SimSun" w:hAnsi="Tahoma" w:cs="Tahoma" w:hint="default"/>
      <w:sz w:val="16"/>
      <w:szCs w:val="16"/>
      <w:lang w:eastAsia="ja-JP"/>
    </w:rPr>
  </w:style>
  <w:style w:type="character" w:customStyle="1" w:styleId="PlainTextChar4">
    <w:name w:val="Plain Text Char4"/>
    <w:uiPriority w:val="99"/>
    <w:semiHidden/>
    <w:rsid w:val="00CE0BC7"/>
    <w:rPr>
      <w:rFonts w:ascii="Courier New" w:hAnsi="Courier New" w:cs="Courier New" w:hint="default"/>
      <w:lang w:val="nb-NO"/>
    </w:rPr>
  </w:style>
  <w:style w:type="character" w:customStyle="1" w:styleId="DocumentMapChar4">
    <w:name w:val="Document Map Char4"/>
    <w:uiPriority w:val="99"/>
    <w:semiHidden/>
    <w:locked/>
    <w:rsid w:val="00CE0BC7"/>
    <w:rPr>
      <w:rFonts w:ascii="Tahoma" w:eastAsia="SimSun" w:hAnsi="Tahoma" w:cs="Tahoma" w:hint="default"/>
      <w:sz w:val="16"/>
      <w:szCs w:val="16"/>
      <w:lang w:eastAsia="ja-JP"/>
    </w:rPr>
  </w:style>
  <w:style w:type="character" w:customStyle="1" w:styleId="PlainTextChar5">
    <w:name w:val="Plain Text Char5"/>
    <w:uiPriority w:val="99"/>
    <w:semiHidden/>
    <w:rsid w:val="00CE0BC7"/>
    <w:rPr>
      <w:rFonts w:ascii="Courier New" w:hAnsi="Courier New" w:cs="Courier New" w:hint="default"/>
      <w:lang w:val="nb-NO"/>
    </w:rPr>
  </w:style>
  <w:style w:type="character" w:customStyle="1" w:styleId="NOChar">
    <w:name w:val="NO Char"/>
    <w:rsid w:val="00CE0BC7"/>
    <w:rPr>
      <w:rFonts w:ascii="SimSun" w:eastAsia="SimSun" w:hAnsi="SimSun" w:hint="eastAsia"/>
      <w:lang w:val="en-GB" w:eastAsia="ja-JP" w:bidi="ar-SA"/>
    </w:rPr>
  </w:style>
  <w:style w:type="character" w:customStyle="1" w:styleId="DocumentMapChar6">
    <w:name w:val="Document Map Char6"/>
    <w:uiPriority w:val="99"/>
    <w:semiHidden/>
    <w:locked/>
    <w:rsid w:val="00CE0BC7"/>
    <w:rPr>
      <w:rFonts w:ascii="Tahoma" w:eastAsia="SimSun" w:hAnsi="Tahoma" w:cs="Tahoma" w:hint="default"/>
      <w:sz w:val="16"/>
      <w:szCs w:val="16"/>
      <w:lang w:eastAsia="ja-JP"/>
    </w:rPr>
  </w:style>
  <w:style w:type="character" w:customStyle="1" w:styleId="PlainTextChar7">
    <w:name w:val="Plain Text Char7"/>
    <w:uiPriority w:val="99"/>
    <w:semiHidden/>
    <w:rsid w:val="00CE0BC7"/>
    <w:rPr>
      <w:rFonts w:ascii="Courier New" w:hAnsi="Courier New" w:cs="Courier New" w:hint="default"/>
      <w:lang w:val="nb-NO"/>
    </w:rPr>
  </w:style>
  <w:style w:type="character" w:customStyle="1" w:styleId="a1">
    <w:name w:val="首标题"/>
    <w:rsid w:val="00CE0BC7"/>
    <w:rPr>
      <w:rFonts w:ascii="Arial" w:eastAsia="SimSun" w:hAnsi="Arial" w:cs="Arial" w:hint="default"/>
      <w:sz w:val="24"/>
      <w:lang w:val="en-US" w:eastAsia="zh-CN" w:bidi="ar-SA"/>
    </w:rPr>
  </w:style>
  <w:style w:type="character" w:customStyle="1" w:styleId="TFChar">
    <w:name w:val="TF Char"/>
    <w:link w:val="TF"/>
    <w:locked/>
    <w:rsid w:val="00CE0BC7"/>
    <w:rPr>
      <w:rFonts w:ascii="Arial" w:hAnsi="Arial"/>
      <w:b/>
    </w:rPr>
  </w:style>
  <w:style w:type="character" w:customStyle="1" w:styleId="CharChar3">
    <w:name w:val="Char Char3"/>
    <w:semiHidden/>
    <w:rsid w:val="00CE0BC7"/>
    <w:rPr>
      <w:rFonts w:ascii="Arial" w:hAnsi="Arial" w:cs="Arial" w:hint="default"/>
      <w:sz w:val="28"/>
      <w:lang w:val="en-GB" w:eastAsia="ko-KR" w:bidi="ar-SA"/>
    </w:rPr>
  </w:style>
  <w:style w:type="character" w:customStyle="1" w:styleId="msoins0">
    <w:name w:val="msoins0"/>
    <w:rsid w:val="00CE0B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0BC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0BC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E0BC7"/>
    <w:rPr>
      <w:sz w:val="24"/>
      <w:lang w:val="en-US" w:eastAsia="en-US"/>
    </w:rPr>
  </w:style>
  <w:style w:type="character" w:customStyle="1" w:styleId="DocumentMapChar5">
    <w:name w:val="Document Map Char5"/>
    <w:uiPriority w:val="99"/>
    <w:semiHidden/>
    <w:locked/>
    <w:rsid w:val="00CE0BC7"/>
    <w:rPr>
      <w:rFonts w:ascii="Tahoma" w:eastAsia="SimSun" w:hAnsi="Tahoma" w:cs="Tahoma" w:hint="default"/>
      <w:sz w:val="16"/>
      <w:szCs w:val="16"/>
      <w:lang w:eastAsia="ja-JP"/>
    </w:rPr>
  </w:style>
  <w:style w:type="character" w:customStyle="1" w:styleId="PlainTextChar6">
    <w:name w:val="Plain Text Char6"/>
    <w:uiPriority w:val="99"/>
    <w:semiHidden/>
    <w:rsid w:val="00CE0BC7"/>
    <w:rPr>
      <w:rFonts w:ascii="Courier New" w:hAnsi="Courier New" w:cs="Courier New" w:hint="default"/>
      <w:lang w:val="nb-NO"/>
    </w:rPr>
  </w:style>
  <w:style w:type="character" w:customStyle="1" w:styleId="DocumentMapChar7">
    <w:name w:val="Document Map Char7"/>
    <w:uiPriority w:val="99"/>
    <w:semiHidden/>
    <w:locked/>
    <w:rsid w:val="00CE0BC7"/>
    <w:rPr>
      <w:rFonts w:ascii="Tahoma" w:eastAsia="SimSun" w:hAnsi="Tahoma" w:cs="Tahoma" w:hint="default"/>
      <w:sz w:val="16"/>
      <w:szCs w:val="16"/>
      <w:lang w:eastAsia="ja-JP"/>
    </w:rPr>
  </w:style>
  <w:style w:type="character" w:customStyle="1" w:styleId="PlainTextChar8">
    <w:name w:val="Plain Text Char8"/>
    <w:uiPriority w:val="99"/>
    <w:semiHidden/>
    <w:rsid w:val="00CE0BC7"/>
    <w:rPr>
      <w:rFonts w:ascii="Courier New" w:hAnsi="Courier New" w:cs="Courier New" w:hint="default"/>
      <w:lang w:val="nb-NO"/>
    </w:rPr>
  </w:style>
  <w:style w:type="character" w:customStyle="1" w:styleId="DocumentMapChar8">
    <w:name w:val="Document Map Char8"/>
    <w:uiPriority w:val="99"/>
    <w:semiHidden/>
    <w:locked/>
    <w:rsid w:val="00CE0BC7"/>
    <w:rPr>
      <w:rFonts w:ascii="Tahoma" w:eastAsia="SimSun" w:hAnsi="Tahoma" w:cs="Tahoma" w:hint="default"/>
      <w:sz w:val="16"/>
      <w:szCs w:val="16"/>
      <w:lang w:eastAsia="ja-JP"/>
    </w:rPr>
  </w:style>
  <w:style w:type="character" w:customStyle="1" w:styleId="PlainTextChar9">
    <w:name w:val="Plain Text Char9"/>
    <w:uiPriority w:val="99"/>
    <w:semiHidden/>
    <w:rsid w:val="00CE0BC7"/>
    <w:rPr>
      <w:rFonts w:ascii="Courier New" w:hAnsi="Courier New" w:cs="Courier New" w:hint="default"/>
      <w:lang w:val="nb-NO"/>
    </w:rPr>
  </w:style>
  <w:style w:type="table" w:styleId="TableGrid">
    <w:name w:val="Table Grid"/>
    <w:basedOn w:val="TableNormal"/>
    <w:rsid w:val="00CE0BC7"/>
    <w:pPr>
      <w:spacing w:before="12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CE0BC7"/>
    <w:pPr>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unhideWhenUsed/>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unhideWhenUsed/>
    <w:rsid w:val="00CE0BC7"/>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unhideWhenUsed/>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
    <w:name w:val="表格格線2"/>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UnresolvedMention1">
    <w:name w:val="Unresolved Mention1"/>
    <w:uiPriority w:val="99"/>
    <w:semiHidden/>
    <w:unhideWhenUsed/>
    <w:rsid w:val="00CE0BC7"/>
    <w:rPr>
      <w:color w:val="808080"/>
      <w:shd w:val="clear" w:color="auto" w:fill="E6E6E6"/>
    </w:rPr>
  </w:style>
  <w:style w:type="numbering" w:customStyle="1" w:styleId="NoList1">
    <w:name w:val="No List1"/>
    <w:next w:val="NoList"/>
    <w:uiPriority w:val="99"/>
    <w:semiHidden/>
    <w:unhideWhenUsed/>
    <w:rsid w:val="00CE0BC7"/>
  </w:style>
  <w:style w:type="paragraph" w:styleId="Date">
    <w:name w:val="Date"/>
    <w:basedOn w:val="Normal"/>
    <w:next w:val="Normal"/>
    <w:link w:val="DateChar"/>
    <w:uiPriority w:val="99"/>
    <w:semiHidden/>
    <w:unhideWhenUsed/>
    <w:rsid w:val="00CE0BC7"/>
    <w:pPr>
      <w:ind w:leftChars="2500" w:left="100"/>
      <w:textAlignment w:val="auto"/>
    </w:pPr>
    <w:rPr>
      <w:rFonts w:eastAsia="SimSun"/>
      <w:lang w:eastAsia="en-US"/>
    </w:rPr>
  </w:style>
  <w:style w:type="character" w:customStyle="1" w:styleId="DateChar">
    <w:name w:val="Date Char"/>
    <w:basedOn w:val="DefaultParagraphFont"/>
    <w:link w:val="Date"/>
    <w:uiPriority w:val="99"/>
    <w:semiHidden/>
    <w:rsid w:val="00CE0BC7"/>
    <w:rPr>
      <w:rFonts w:ascii="Times New Roman" w:eastAsia="SimSun" w:hAnsi="Times New Roman"/>
      <w:lang w:eastAsia="en-US"/>
    </w:rPr>
  </w:style>
  <w:style w:type="paragraph" w:styleId="IntenseQuote">
    <w:name w:val="Intense Quote"/>
    <w:basedOn w:val="Normal"/>
    <w:next w:val="Normal"/>
    <w:link w:val="IntenseQuoteChar"/>
    <w:uiPriority w:val="30"/>
    <w:qFormat/>
    <w:rsid w:val="00CE0BC7"/>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CE0BC7"/>
    <w:rPr>
      <w:rFonts w:ascii="Times New Roman" w:eastAsia="MS Mincho" w:hAnsi="Times New Roman"/>
      <w:i/>
      <w:iCs/>
      <w:color w:val="4472C4"/>
      <w:lang w:eastAsia="en-US"/>
    </w:rPr>
  </w:style>
  <w:style w:type="character" w:customStyle="1" w:styleId="1Char0">
    <w:name w:val="样式1 Char"/>
    <w:link w:val="12"/>
    <w:locked/>
    <w:rsid w:val="00CE0BC7"/>
    <w:rPr>
      <w:rFonts w:ascii="Times New Roman" w:eastAsia="SimSun" w:hAnsi="Times New Roman"/>
    </w:rPr>
  </w:style>
  <w:style w:type="paragraph" w:customStyle="1" w:styleId="12">
    <w:name w:val="样式1"/>
    <w:basedOn w:val="Normal"/>
    <w:link w:val="1Char0"/>
    <w:qFormat/>
    <w:rsid w:val="00CE0BC7"/>
    <w:pPr>
      <w:ind w:leftChars="-40" w:left="280" w:hanging="360"/>
      <w:textAlignment w:val="auto"/>
    </w:pPr>
    <w:rPr>
      <w:rFonts w:eastAsia="SimSun"/>
    </w:rPr>
  </w:style>
  <w:style w:type="character" w:customStyle="1" w:styleId="2Char">
    <w:name w:val="样式2 Char"/>
    <w:link w:val="20"/>
    <w:locked/>
    <w:rsid w:val="00CE0BC7"/>
    <w:rPr>
      <w:rFonts w:ascii="Times New Roman" w:eastAsia="SimSun" w:hAnsi="Times New Roman"/>
    </w:rPr>
  </w:style>
  <w:style w:type="paragraph" w:customStyle="1" w:styleId="20">
    <w:name w:val="样式2"/>
    <w:basedOn w:val="Normal"/>
    <w:link w:val="2Char"/>
    <w:qFormat/>
    <w:rsid w:val="00CE0BC7"/>
    <w:pPr>
      <w:ind w:left="709" w:hanging="283"/>
      <w:textAlignment w:val="auto"/>
    </w:pPr>
    <w:rPr>
      <w:rFonts w:eastAsia="SimSun"/>
    </w:rPr>
  </w:style>
  <w:style w:type="character" w:customStyle="1" w:styleId="3Char">
    <w:name w:val="样式3 Char"/>
    <w:link w:val="3"/>
    <w:locked/>
    <w:rsid w:val="00CE0BC7"/>
    <w:rPr>
      <w:rFonts w:ascii="Times New Roman" w:eastAsia="SimSun" w:hAnsi="Times New Roman"/>
    </w:rPr>
  </w:style>
  <w:style w:type="paragraph" w:customStyle="1" w:styleId="3">
    <w:name w:val="样式3"/>
    <w:basedOn w:val="Normal"/>
    <w:link w:val="3Char"/>
    <w:qFormat/>
    <w:rsid w:val="00CE0BC7"/>
    <w:pPr>
      <w:ind w:left="1080" w:hanging="360"/>
      <w:textAlignment w:val="auto"/>
    </w:pPr>
    <w:rPr>
      <w:rFonts w:eastAsia="SimSun"/>
    </w:rPr>
  </w:style>
  <w:style w:type="character" w:customStyle="1" w:styleId="RAN4H2Char">
    <w:name w:val="RAN4 H2 Char"/>
    <w:link w:val="RAN4H2"/>
    <w:uiPriority w:val="99"/>
    <w:locked/>
    <w:rsid w:val="00CE0BC7"/>
    <w:rPr>
      <w:rFonts w:ascii="Arial" w:eastAsia="SimSun" w:hAnsi="Arial" w:cs="Arial"/>
      <w:sz w:val="28"/>
      <w:szCs w:val="32"/>
      <w:lang w:eastAsia="en-US"/>
    </w:rPr>
  </w:style>
  <w:style w:type="paragraph" w:customStyle="1" w:styleId="RAN4H2">
    <w:name w:val="RAN4 H2"/>
    <w:basedOn w:val="Heading2"/>
    <w:next w:val="Normal"/>
    <w:link w:val="RAN4H2Char"/>
    <w:uiPriority w:val="99"/>
    <w:qFormat/>
    <w:rsid w:val="00CE0BC7"/>
    <w:pPr>
      <w:numPr>
        <w:ilvl w:val="1"/>
        <w:numId w:val="8"/>
      </w:numPr>
      <w:overflowPunct/>
      <w:autoSpaceDE/>
      <w:autoSpaceDN/>
      <w:adjustRightInd/>
      <w:ind w:left="431" w:hanging="431"/>
      <w:textAlignment w:val="auto"/>
    </w:pPr>
    <w:rPr>
      <w:rFonts w:eastAsia="SimSun" w:cs="Arial"/>
      <w:sz w:val="28"/>
      <w:szCs w:val="32"/>
      <w:lang w:eastAsia="en-US"/>
    </w:rPr>
  </w:style>
  <w:style w:type="paragraph" w:customStyle="1" w:styleId="RAN4H1">
    <w:name w:val="RAN4 H1"/>
    <w:basedOn w:val="Normal"/>
    <w:next w:val="Normal"/>
    <w:uiPriority w:val="99"/>
    <w:qFormat/>
    <w:rsid w:val="00CE0BC7"/>
    <w:pPr>
      <w:keepNext/>
      <w:keepLines/>
      <w:numPr>
        <w:numId w:val="8"/>
      </w:numPr>
      <w:pBdr>
        <w:top w:val="single" w:sz="12" w:space="3" w:color="auto"/>
      </w:pBdr>
      <w:spacing w:before="240"/>
      <w:textAlignment w:val="auto"/>
      <w:outlineLvl w:val="0"/>
    </w:pPr>
    <w:rPr>
      <w:rFonts w:ascii="Arial" w:eastAsia="SimSun" w:hAnsi="Arial"/>
      <w:sz w:val="36"/>
      <w:lang w:eastAsia="en-US"/>
    </w:rPr>
  </w:style>
  <w:style w:type="paragraph" w:customStyle="1" w:styleId="RAN4H3">
    <w:name w:val="RAN4 H3"/>
    <w:basedOn w:val="Normal"/>
    <w:uiPriority w:val="99"/>
    <w:qFormat/>
    <w:rsid w:val="00CE0BC7"/>
    <w:pPr>
      <w:numPr>
        <w:ilvl w:val="2"/>
        <w:numId w:val="8"/>
      </w:numPr>
      <w:overflowPunct/>
      <w:autoSpaceDE/>
      <w:autoSpaceDN/>
      <w:adjustRightInd/>
      <w:spacing w:after="160" w:line="256" w:lineRule="auto"/>
      <w:ind w:left="505" w:hanging="505"/>
      <w:textAlignment w:val="auto"/>
    </w:pPr>
    <w:rPr>
      <w:rFonts w:ascii="Arial" w:eastAsia="SimSun" w:hAnsi="Arial" w:cs="Arial"/>
      <w:sz w:val="24"/>
      <w:szCs w:val="22"/>
      <w:lang w:val="en-US" w:eastAsia="en-US"/>
    </w:rPr>
  </w:style>
  <w:style w:type="character" w:customStyle="1" w:styleId="TopicChar">
    <w:name w:val="Topic Char"/>
    <w:link w:val="Topic"/>
    <w:locked/>
    <w:rsid w:val="00CE0BC7"/>
    <w:rPr>
      <w:rFonts w:ascii="Arial" w:eastAsia="SimSun" w:hAnsi="Arial" w:cs="Arial"/>
      <w:b/>
      <w:i/>
      <w:color w:val="C00000"/>
      <w:sz w:val="22"/>
      <w:szCs w:val="22"/>
    </w:rPr>
  </w:style>
  <w:style w:type="paragraph" w:customStyle="1" w:styleId="Topic">
    <w:name w:val="Topic"/>
    <w:basedOn w:val="Normal"/>
    <w:link w:val="TopicChar"/>
    <w:qFormat/>
    <w:rsid w:val="00CE0BC7"/>
    <w:pPr>
      <w:textAlignment w:val="auto"/>
    </w:pPr>
    <w:rPr>
      <w:rFonts w:ascii="Arial" w:eastAsia="SimSun" w:hAnsi="Arial" w:cs="Arial"/>
      <w:b/>
      <w:i/>
      <w:color w:val="C00000"/>
      <w:sz w:val="22"/>
      <w:szCs w:val="22"/>
    </w:rPr>
  </w:style>
  <w:style w:type="character" w:customStyle="1" w:styleId="subTopicsChar">
    <w:name w:val="sub Topics Char"/>
    <w:link w:val="subTopics"/>
    <w:locked/>
    <w:rsid w:val="00CE0BC7"/>
    <w:rPr>
      <w:rFonts w:ascii="Arial" w:eastAsia="SimSun" w:hAnsi="Arial" w:cs="Arial"/>
      <w:color w:val="C00000"/>
      <w:u w:val="single"/>
    </w:rPr>
  </w:style>
  <w:style w:type="paragraph" w:customStyle="1" w:styleId="subTopics">
    <w:name w:val="sub Topics"/>
    <w:basedOn w:val="Normal"/>
    <w:link w:val="subTopicsChar"/>
    <w:qFormat/>
    <w:rsid w:val="00CE0BC7"/>
    <w:pPr>
      <w:textAlignment w:val="auto"/>
    </w:pPr>
    <w:rPr>
      <w:rFonts w:ascii="Arial" w:eastAsia="SimSun" w:hAnsi="Arial" w:cs="Arial"/>
      <w:color w:val="C00000"/>
      <w:u w:val="single"/>
    </w:rPr>
  </w:style>
  <w:style w:type="character" w:customStyle="1" w:styleId="SubtleEmphasis1">
    <w:name w:val="Subtle Emphasis1"/>
    <w:uiPriority w:val="19"/>
    <w:qFormat/>
    <w:rsid w:val="00CE0BC7"/>
    <w:rPr>
      <w:i/>
      <w:iCs/>
      <w:color w:val="808080"/>
    </w:rPr>
  </w:style>
  <w:style w:type="character" w:customStyle="1" w:styleId="SubtleReference1">
    <w:name w:val="Subtle Reference1"/>
    <w:uiPriority w:val="31"/>
    <w:qFormat/>
    <w:rsid w:val="00CE0BC7"/>
    <w:rPr>
      <w:smallCaps/>
      <w:color w:val="C0504D"/>
      <w:u w:val="single"/>
    </w:rPr>
  </w:style>
  <w:style w:type="character" w:customStyle="1" w:styleId="DocumentMapChar9">
    <w:name w:val="Document Map Char9"/>
    <w:uiPriority w:val="99"/>
    <w:semiHidden/>
    <w:locked/>
    <w:rsid w:val="00CE0BC7"/>
    <w:rPr>
      <w:rFonts w:ascii="Tahoma" w:eastAsia="SimSun" w:hAnsi="Tahoma" w:cs="Tahoma"/>
      <w:sz w:val="16"/>
      <w:szCs w:val="16"/>
      <w:lang w:val="en-US" w:eastAsia="ja-JP"/>
    </w:rPr>
  </w:style>
  <w:style w:type="character" w:customStyle="1" w:styleId="PlainTextChar10">
    <w:name w:val="Plain Text Char10"/>
    <w:uiPriority w:val="99"/>
    <w:semiHidden/>
    <w:locked/>
    <w:rsid w:val="00CE0BC7"/>
    <w:rPr>
      <w:rFonts w:ascii="Courier New" w:hAnsi="Courier New" w:cs="Courier New" w:hint="default"/>
      <w:lang w:val="nb-NO"/>
    </w:rPr>
  </w:style>
  <w:style w:type="table" w:customStyle="1" w:styleId="TableGrid20">
    <w:name w:val="Table Grid20"/>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next w:val="MediumGrid3-Accent1"/>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next w:val="LightShading-Accent5"/>
    <w:uiPriority w:val="60"/>
    <w:semiHidden/>
    <w:unhideWhenUsed/>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next w:val="MediumGrid3-Accent5"/>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CE0BC7"/>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SubtleEmphasis">
    <w:name w:val="Subtle Emphasis"/>
    <w:uiPriority w:val="19"/>
    <w:qFormat/>
    <w:rsid w:val="00CE0BC7"/>
    <w:rPr>
      <w:i/>
      <w:iCs/>
      <w:color w:val="404040"/>
    </w:rPr>
  </w:style>
  <w:style w:type="character" w:styleId="SubtleReference">
    <w:name w:val="Subtle Reference"/>
    <w:uiPriority w:val="31"/>
    <w:qFormat/>
    <w:rsid w:val="00CE0BC7"/>
    <w:rPr>
      <w:smallCaps/>
      <w:color w:val="5A5A5A"/>
    </w:rPr>
  </w:style>
  <w:style w:type="table" w:customStyle="1" w:styleId="TableGrid22">
    <w:name w:val="Table Grid22"/>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E0BC7"/>
  </w:style>
  <w:style w:type="table" w:customStyle="1" w:styleId="TableGrid25">
    <w:name w:val="Table Grid25"/>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semiHidden/>
    <w:unhideWhenUsed/>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next w:val="MediumGrid3-Accent1"/>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next w:val="LightShading-Accent5"/>
    <w:uiPriority w:val="60"/>
    <w:semiHidden/>
    <w:unhideWhenUsed/>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next w:val="MediumGrid3-Accent5"/>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CE0BC7"/>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numbering" w:customStyle="1" w:styleId="NoList3">
    <w:name w:val="No List3"/>
    <w:next w:val="NoList"/>
    <w:uiPriority w:val="99"/>
    <w:semiHidden/>
    <w:unhideWhenUsed/>
    <w:rsid w:val="00CE0BC7"/>
  </w:style>
  <w:style w:type="table" w:customStyle="1" w:styleId="TableGrid27">
    <w:name w:val="Table Grid27"/>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semiHidden/>
    <w:unhideWhenUsed/>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next w:val="MediumGrid3-Accent1"/>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next w:val="LightShading-Accent5"/>
    <w:uiPriority w:val="60"/>
    <w:semiHidden/>
    <w:unhideWhenUsed/>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next w:val="MediumGrid3-Accent5"/>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70961">
      <w:bodyDiv w:val="1"/>
      <w:marLeft w:val="0"/>
      <w:marRight w:val="0"/>
      <w:marTop w:val="0"/>
      <w:marBottom w:val="0"/>
      <w:divBdr>
        <w:top w:val="none" w:sz="0" w:space="0" w:color="auto"/>
        <w:left w:val="none" w:sz="0" w:space="0" w:color="auto"/>
        <w:bottom w:val="none" w:sz="0" w:space="0" w:color="auto"/>
        <w:right w:val="none" w:sz="0" w:space="0" w:color="auto"/>
      </w:divBdr>
    </w:div>
    <w:div w:id="144860021">
      <w:bodyDiv w:val="1"/>
      <w:marLeft w:val="0"/>
      <w:marRight w:val="0"/>
      <w:marTop w:val="0"/>
      <w:marBottom w:val="0"/>
      <w:divBdr>
        <w:top w:val="none" w:sz="0" w:space="0" w:color="auto"/>
        <w:left w:val="none" w:sz="0" w:space="0" w:color="auto"/>
        <w:bottom w:val="none" w:sz="0" w:space="0" w:color="auto"/>
        <w:right w:val="none" w:sz="0" w:space="0" w:color="auto"/>
      </w:divBdr>
    </w:div>
    <w:div w:id="156727796">
      <w:bodyDiv w:val="1"/>
      <w:marLeft w:val="0"/>
      <w:marRight w:val="0"/>
      <w:marTop w:val="0"/>
      <w:marBottom w:val="0"/>
      <w:divBdr>
        <w:top w:val="none" w:sz="0" w:space="0" w:color="auto"/>
        <w:left w:val="none" w:sz="0" w:space="0" w:color="auto"/>
        <w:bottom w:val="none" w:sz="0" w:space="0" w:color="auto"/>
        <w:right w:val="none" w:sz="0" w:space="0" w:color="auto"/>
      </w:divBdr>
    </w:div>
    <w:div w:id="296645209">
      <w:bodyDiv w:val="1"/>
      <w:marLeft w:val="0"/>
      <w:marRight w:val="0"/>
      <w:marTop w:val="0"/>
      <w:marBottom w:val="0"/>
      <w:divBdr>
        <w:top w:val="none" w:sz="0" w:space="0" w:color="auto"/>
        <w:left w:val="none" w:sz="0" w:space="0" w:color="auto"/>
        <w:bottom w:val="none" w:sz="0" w:space="0" w:color="auto"/>
        <w:right w:val="none" w:sz="0" w:space="0" w:color="auto"/>
      </w:divBdr>
    </w:div>
    <w:div w:id="393235093">
      <w:bodyDiv w:val="1"/>
      <w:marLeft w:val="0"/>
      <w:marRight w:val="0"/>
      <w:marTop w:val="0"/>
      <w:marBottom w:val="0"/>
      <w:divBdr>
        <w:top w:val="none" w:sz="0" w:space="0" w:color="auto"/>
        <w:left w:val="none" w:sz="0" w:space="0" w:color="auto"/>
        <w:bottom w:val="none" w:sz="0" w:space="0" w:color="auto"/>
        <w:right w:val="none" w:sz="0" w:space="0" w:color="auto"/>
      </w:divBdr>
    </w:div>
    <w:div w:id="509376633">
      <w:bodyDiv w:val="1"/>
      <w:marLeft w:val="0"/>
      <w:marRight w:val="0"/>
      <w:marTop w:val="0"/>
      <w:marBottom w:val="0"/>
      <w:divBdr>
        <w:top w:val="none" w:sz="0" w:space="0" w:color="auto"/>
        <w:left w:val="none" w:sz="0" w:space="0" w:color="auto"/>
        <w:bottom w:val="none" w:sz="0" w:space="0" w:color="auto"/>
        <w:right w:val="none" w:sz="0" w:space="0" w:color="auto"/>
      </w:divBdr>
    </w:div>
    <w:div w:id="554397058">
      <w:bodyDiv w:val="1"/>
      <w:marLeft w:val="0"/>
      <w:marRight w:val="0"/>
      <w:marTop w:val="0"/>
      <w:marBottom w:val="0"/>
      <w:divBdr>
        <w:top w:val="none" w:sz="0" w:space="0" w:color="auto"/>
        <w:left w:val="none" w:sz="0" w:space="0" w:color="auto"/>
        <w:bottom w:val="none" w:sz="0" w:space="0" w:color="auto"/>
        <w:right w:val="none" w:sz="0" w:space="0" w:color="auto"/>
      </w:divBdr>
    </w:div>
    <w:div w:id="570971056">
      <w:bodyDiv w:val="1"/>
      <w:marLeft w:val="0"/>
      <w:marRight w:val="0"/>
      <w:marTop w:val="0"/>
      <w:marBottom w:val="0"/>
      <w:divBdr>
        <w:top w:val="none" w:sz="0" w:space="0" w:color="auto"/>
        <w:left w:val="none" w:sz="0" w:space="0" w:color="auto"/>
        <w:bottom w:val="none" w:sz="0" w:space="0" w:color="auto"/>
        <w:right w:val="none" w:sz="0" w:space="0" w:color="auto"/>
      </w:divBdr>
    </w:div>
    <w:div w:id="670329153">
      <w:bodyDiv w:val="1"/>
      <w:marLeft w:val="0"/>
      <w:marRight w:val="0"/>
      <w:marTop w:val="0"/>
      <w:marBottom w:val="0"/>
      <w:divBdr>
        <w:top w:val="none" w:sz="0" w:space="0" w:color="auto"/>
        <w:left w:val="none" w:sz="0" w:space="0" w:color="auto"/>
        <w:bottom w:val="none" w:sz="0" w:space="0" w:color="auto"/>
        <w:right w:val="none" w:sz="0" w:space="0" w:color="auto"/>
      </w:divBdr>
    </w:div>
    <w:div w:id="786386030">
      <w:bodyDiv w:val="1"/>
      <w:marLeft w:val="0"/>
      <w:marRight w:val="0"/>
      <w:marTop w:val="0"/>
      <w:marBottom w:val="0"/>
      <w:divBdr>
        <w:top w:val="none" w:sz="0" w:space="0" w:color="auto"/>
        <w:left w:val="none" w:sz="0" w:space="0" w:color="auto"/>
        <w:bottom w:val="none" w:sz="0" w:space="0" w:color="auto"/>
        <w:right w:val="none" w:sz="0" w:space="0" w:color="auto"/>
      </w:divBdr>
    </w:div>
    <w:div w:id="810483839">
      <w:bodyDiv w:val="1"/>
      <w:marLeft w:val="0"/>
      <w:marRight w:val="0"/>
      <w:marTop w:val="0"/>
      <w:marBottom w:val="0"/>
      <w:divBdr>
        <w:top w:val="none" w:sz="0" w:space="0" w:color="auto"/>
        <w:left w:val="none" w:sz="0" w:space="0" w:color="auto"/>
        <w:bottom w:val="none" w:sz="0" w:space="0" w:color="auto"/>
        <w:right w:val="none" w:sz="0" w:space="0" w:color="auto"/>
      </w:divBdr>
    </w:div>
    <w:div w:id="839739082">
      <w:bodyDiv w:val="1"/>
      <w:marLeft w:val="0"/>
      <w:marRight w:val="0"/>
      <w:marTop w:val="0"/>
      <w:marBottom w:val="0"/>
      <w:divBdr>
        <w:top w:val="none" w:sz="0" w:space="0" w:color="auto"/>
        <w:left w:val="none" w:sz="0" w:space="0" w:color="auto"/>
        <w:bottom w:val="none" w:sz="0" w:space="0" w:color="auto"/>
        <w:right w:val="none" w:sz="0" w:space="0" w:color="auto"/>
      </w:divBdr>
    </w:div>
    <w:div w:id="909581704">
      <w:bodyDiv w:val="1"/>
      <w:marLeft w:val="0"/>
      <w:marRight w:val="0"/>
      <w:marTop w:val="0"/>
      <w:marBottom w:val="0"/>
      <w:divBdr>
        <w:top w:val="none" w:sz="0" w:space="0" w:color="auto"/>
        <w:left w:val="none" w:sz="0" w:space="0" w:color="auto"/>
        <w:bottom w:val="none" w:sz="0" w:space="0" w:color="auto"/>
        <w:right w:val="none" w:sz="0" w:space="0" w:color="auto"/>
      </w:divBdr>
    </w:div>
    <w:div w:id="1171606327">
      <w:bodyDiv w:val="1"/>
      <w:marLeft w:val="0"/>
      <w:marRight w:val="0"/>
      <w:marTop w:val="0"/>
      <w:marBottom w:val="0"/>
      <w:divBdr>
        <w:top w:val="none" w:sz="0" w:space="0" w:color="auto"/>
        <w:left w:val="none" w:sz="0" w:space="0" w:color="auto"/>
        <w:bottom w:val="none" w:sz="0" w:space="0" w:color="auto"/>
        <w:right w:val="none" w:sz="0" w:space="0" w:color="auto"/>
      </w:divBdr>
    </w:div>
    <w:div w:id="1193688862">
      <w:bodyDiv w:val="1"/>
      <w:marLeft w:val="0"/>
      <w:marRight w:val="0"/>
      <w:marTop w:val="0"/>
      <w:marBottom w:val="0"/>
      <w:divBdr>
        <w:top w:val="none" w:sz="0" w:space="0" w:color="auto"/>
        <w:left w:val="none" w:sz="0" w:space="0" w:color="auto"/>
        <w:bottom w:val="none" w:sz="0" w:space="0" w:color="auto"/>
        <w:right w:val="none" w:sz="0" w:space="0" w:color="auto"/>
      </w:divBdr>
    </w:div>
    <w:div w:id="1229341742">
      <w:bodyDiv w:val="1"/>
      <w:marLeft w:val="0"/>
      <w:marRight w:val="0"/>
      <w:marTop w:val="0"/>
      <w:marBottom w:val="0"/>
      <w:divBdr>
        <w:top w:val="none" w:sz="0" w:space="0" w:color="auto"/>
        <w:left w:val="none" w:sz="0" w:space="0" w:color="auto"/>
        <w:bottom w:val="none" w:sz="0" w:space="0" w:color="auto"/>
        <w:right w:val="none" w:sz="0" w:space="0" w:color="auto"/>
      </w:divBdr>
    </w:div>
    <w:div w:id="1245408563">
      <w:bodyDiv w:val="1"/>
      <w:marLeft w:val="0"/>
      <w:marRight w:val="0"/>
      <w:marTop w:val="0"/>
      <w:marBottom w:val="0"/>
      <w:divBdr>
        <w:top w:val="none" w:sz="0" w:space="0" w:color="auto"/>
        <w:left w:val="none" w:sz="0" w:space="0" w:color="auto"/>
        <w:bottom w:val="none" w:sz="0" w:space="0" w:color="auto"/>
        <w:right w:val="none" w:sz="0" w:space="0" w:color="auto"/>
      </w:divBdr>
    </w:div>
    <w:div w:id="1275214234">
      <w:bodyDiv w:val="1"/>
      <w:marLeft w:val="0"/>
      <w:marRight w:val="0"/>
      <w:marTop w:val="0"/>
      <w:marBottom w:val="0"/>
      <w:divBdr>
        <w:top w:val="none" w:sz="0" w:space="0" w:color="auto"/>
        <w:left w:val="none" w:sz="0" w:space="0" w:color="auto"/>
        <w:bottom w:val="none" w:sz="0" w:space="0" w:color="auto"/>
        <w:right w:val="none" w:sz="0" w:space="0" w:color="auto"/>
      </w:divBdr>
    </w:div>
    <w:div w:id="1310523535">
      <w:bodyDiv w:val="1"/>
      <w:marLeft w:val="0"/>
      <w:marRight w:val="0"/>
      <w:marTop w:val="0"/>
      <w:marBottom w:val="0"/>
      <w:divBdr>
        <w:top w:val="none" w:sz="0" w:space="0" w:color="auto"/>
        <w:left w:val="none" w:sz="0" w:space="0" w:color="auto"/>
        <w:bottom w:val="none" w:sz="0" w:space="0" w:color="auto"/>
        <w:right w:val="none" w:sz="0" w:space="0" w:color="auto"/>
      </w:divBdr>
    </w:div>
    <w:div w:id="1321158874">
      <w:bodyDiv w:val="1"/>
      <w:marLeft w:val="0"/>
      <w:marRight w:val="0"/>
      <w:marTop w:val="0"/>
      <w:marBottom w:val="0"/>
      <w:divBdr>
        <w:top w:val="none" w:sz="0" w:space="0" w:color="auto"/>
        <w:left w:val="none" w:sz="0" w:space="0" w:color="auto"/>
        <w:bottom w:val="none" w:sz="0" w:space="0" w:color="auto"/>
        <w:right w:val="none" w:sz="0" w:space="0" w:color="auto"/>
      </w:divBdr>
    </w:div>
    <w:div w:id="1367632942">
      <w:bodyDiv w:val="1"/>
      <w:marLeft w:val="0"/>
      <w:marRight w:val="0"/>
      <w:marTop w:val="0"/>
      <w:marBottom w:val="0"/>
      <w:divBdr>
        <w:top w:val="none" w:sz="0" w:space="0" w:color="auto"/>
        <w:left w:val="none" w:sz="0" w:space="0" w:color="auto"/>
        <w:bottom w:val="none" w:sz="0" w:space="0" w:color="auto"/>
        <w:right w:val="none" w:sz="0" w:space="0" w:color="auto"/>
      </w:divBdr>
    </w:div>
    <w:div w:id="1410467577">
      <w:bodyDiv w:val="1"/>
      <w:marLeft w:val="0"/>
      <w:marRight w:val="0"/>
      <w:marTop w:val="0"/>
      <w:marBottom w:val="0"/>
      <w:divBdr>
        <w:top w:val="none" w:sz="0" w:space="0" w:color="auto"/>
        <w:left w:val="none" w:sz="0" w:space="0" w:color="auto"/>
        <w:bottom w:val="none" w:sz="0" w:space="0" w:color="auto"/>
        <w:right w:val="none" w:sz="0" w:space="0" w:color="auto"/>
      </w:divBdr>
    </w:div>
    <w:div w:id="1575385381">
      <w:bodyDiv w:val="1"/>
      <w:marLeft w:val="0"/>
      <w:marRight w:val="0"/>
      <w:marTop w:val="0"/>
      <w:marBottom w:val="0"/>
      <w:divBdr>
        <w:top w:val="none" w:sz="0" w:space="0" w:color="auto"/>
        <w:left w:val="none" w:sz="0" w:space="0" w:color="auto"/>
        <w:bottom w:val="none" w:sz="0" w:space="0" w:color="auto"/>
        <w:right w:val="none" w:sz="0" w:space="0" w:color="auto"/>
      </w:divBdr>
    </w:div>
    <w:div w:id="1715617854">
      <w:bodyDiv w:val="1"/>
      <w:marLeft w:val="0"/>
      <w:marRight w:val="0"/>
      <w:marTop w:val="0"/>
      <w:marBottom w:val="0"/>
      <w:divBdr>
        <w:top w:val="none" w:sz="0" w:space="0" w:color="auto"/>
        <w:left w:val="none" w:sz="0" w:space="0" w:color="auto"/>
        <w:bottom w:val="none" w:sz="0" w:space="0" w:color="auto"/>
        <w:right w:val="none" w:sz="0" w:space="0" w:color="auto"/>
      </w:divBdr>
    </w:div>
    <w:div w:id="1842357492">
      <w:bodyDiv w:val="1"/>
      <w:marLeft w:val="0"/>
      <w:marRight w:val="0"/>
      <w:marTop w:val="0"/>
      <w:marBottom w:val="0"/>
      <w:divBdr>
        <w:top w:val="none" w:sz="0" w:space="0" w:color="auto"/>
        <w:left w:val="none" w:sz="0" w:space="0" w:color="auto"/>
        <w:bottom w:val="none" w:sz="0" w:space="0" w:color="auto"/>
        <w:right w:val="none" w:sz="0" w:space="0" w:color="auto"/>
      </w:divBdr>
    </w:div>
    <w:div w:id="1879704617">
      <w:bodyDiv w:val="1"/>
      <w:marLeft w:val="0"/>
      <w:marRight w:val="0"/>
      <w:marTop w:val="0"/>
      <w:marBottom w:val="0"/>
      <w:divBdr>
        <w:top w:val="none" w:sz="0" w:space="0" w:color="auto"/>
        <w:left w:val="none" w:sz="0" w:space="0" w:color="auto"/>
        <w:bottom w:val="none" w:sz="0" w:space="0" w:color="auto"/>
        <w:right w:val="none" w:sz="0" w:space="0" w:color="auto"/>
      </w:divBdr>
    </w:div>
    <w:div w:id="208702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13</Pages>
  <Words>2759</Words>
  <Characters>15727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Michal Szydelko</cp:lastModifiedBy>
  <cp:revision>2</cp:revision>
  <cp:lastPrinted>1900-01-01T08:00:00Z</cp:lastPrinted>
  <dcterms:created xsi:type="dcterms:W3CDTF">2019-11-21T19:30:00Z</dcterms:created>
  <dcterms:modified xsi:type="dcterms:W3CDTF">2019-11-21T19:30:00Z</dcterms:modified>
</cp:coreProperties>
</file>